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0C6A" w14:textId="7ABE4671" w:rsidR="00644F24" w:rsidRPr="00614DD8" w:rsidRDefault="00644F24" w:rsidP="00EC061F">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614DD8">
        <w:rPr>
          <w:rFonts w:ascii="Arial" w:eastAsia="SimSun" w:hAnsi="Arial"/>
          <w:b/>
          <w:bCs/>
          <w:sz w:val="24"/>
          <w:lang w:val="en-US"/>
        </w:rPr>
        <w:t>3GPP T</w:t>
      </w:r>
      <w:bookmarkStart w:id="2" w:name="_Ref452454252"/>
      <w:bookmarkEnd w:id="2"/>
      <w:r w:rsidRPr="00614DD8">
        <w:rPr>
          <w:rFonts w:ascii="Arial" w:eastAsia="SimSun" w:hAnsi="Arial"/>
          <w:b/>
          <w:bCs/>
          <w:sz w:val="24"/>
          <w:lang w:val="en-US"/>
        </w:rPr>
        <w:t xml:space="preserve">SG-RAN </w:t>
      </w:r>
      <w:r w:rsidRPr="00614DD8">
        <w:rPr>
          <w:rFonts w:ascii="Arial" w:eastAsia="SimSun" w:hAnsi="Arial"/>
          <w:b/>
          <w:sz w:val="24"/>
          <w:lang w:val="en-US"/>
        </w:rPr>
        <w:t>WG4 Meeting #110bis</w:t>
      </w:r>
      <w:r w:rsidRPr="00614DD8">
        <w:rPr>
          <w:rFonts w:ascii="Arial" w:eastAsia="SimSun" w:hAnsi="Arial"/>
          <w:b/>
          <w:bCs/>
          <w:sz w:val="24"/>
          <w:lang w:val="en-US"/>
        </w:rPr>
        <w:tab/>
      </w:r>
      <w:r w:rsidR="00E735A9" w:rsidRPr="00E735A9">
        <w:rPr>
          <w:rFonts w:ascii="Arial" w:eastAsia="SimSun" w:hAnsi="Arial"/>
          <w:b/>
          <w:bCs/>
          <w:sz w:val="24"/>
          <w:lang w:val="en-US" w:eastAsia="ja-JP"/>
        </w:rPr>
        <w:t>R4-2406319</w:t>
      </w:r>
    </w:p>
    <w:p w14:paraId="4DE13E56" w14:textId="77777777" w:rsidR="00644F24" w:rsidRPr="00614DD8" w:rsidRDefault="00644F24" w:rsidP="00644F24">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614DD8">
        <w:rPr>
          <w:rFonts w:ascii="Arial" w:eastAsia="SimSun" w:hAnsi="Arial"/>
          <w:b/>
          <w:sz w:val="24"/>
          <w:lang w:val="en-US"/>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FC00E" w:rsidR="001E41F3" w:rsidRPr="00410371" w:rsidRDefault="00AA6FE5" w:rsidP="00E13F3D">
            <w:pPr>
              <w:pStyle w:val="CRCoverPage"/>
              <w:spacing w:after="0"/>
              <w:jc w:val="right"/>
              <w:rPr>
                <w:b/>
                <w:noProof/>
                <w:sz w:val="28"/>
              </w:rPr>
            </w:pPr>
            <w:r>
              <w:rPr>
                <w:b/>
                <w:noProof/>
                <w:sz w:val="28"/>
              </w:rPr>
              <w:t>3</w:t>
            </w:r>
            <w:r w:rsidR="00383C8D">
              <w:rPr>
                <w:b/>
                <w:noProof/>
                <w:sz w:val="28"/>
              </w:rPr>
              <w:t>6</w:t>
            </w:r>
            <w:r>
              <w:rPr>
                <w:b/>
                <w:noProof/>
                <w:sz w:val="28"/>
              </w:rPr>
              <w:t>.</w:t>
            </w:r>
            <w:r w:rsidR="00941783">
              <w:rPr>
                <w:b/>
                <w:noProof/>
                <w:sz w:val="28"/>
              </w:rPr>
              <w:t>1</w:t>
            </w:r>
            <w:r w:rsidR="00C9500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41741" w:rsidR="001E41F3" w:rsidRPr="00410371" w:rsidRDefault="00AA6FE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076E6" w:rsidR="001E41F3" w:rsidRPr="00410371" w:rsidRDefault="00AA6FE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FA99" w:rsidR="001E41F3" w:rsidRPr="00410371" w:rsidRDefault="00AA6FE5">
            <w:pPr>
              <w:pStyle w:val="CRCoverPage"/>
              <w:spacing w:after="0"/>
              <w:jc w:val="center"/>
              <w:rPr>
                <w:noProof/>
                <w:sz w:val="28"/>
              </w:rPr>
            </w:pPr>
            <w: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F4A078" w:rsidR="00F25D98" w:rsidRDefault="00CF43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9646D" w:rsidR="001E41F3" w:rsidRDefault="00AA6FE5">
            <w:pPr>
              <w:pStyle w:val="CRCoverPage"/>
              <w:spacing w:after="0"/>
              <w:ind w:left="100"/>
              <w:rPr>
                <w:noProof/>
              </w:rPr>
            </w:pPr>
            <w:r>
              <w:t xml:space="preserve">Draft CR to </w:t>
            </w:r>
            <w:r w:rsidR="00383C8D">
              <w:t>36.</w:t>
            </w:r>
            <w:r w:rsidR="00941783">
              <w:t>1</w:t>
            </w:r>
            <w:r w:rsidR="00C95004">
              <w:t xml:space="preserve">33 on </w:t>
            </w:r>
            <w:r w:rsidR="00E609A6">
              <w:t>Intra</w:t>
            </w:r>
            <w:r w:rsidR="00C95004">
              <w:t>-Frequency HO for Cat-M1 UEs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C74C4" w:rsidR="001E41F3" w:rsidRDefault="009C2746">
            <w:pPr>
              <w:pStyle w:val="CRCoverPage"/>
              <w:spacing w:after="0"/>
              <w:ind w:left="100"/>
              <w:rPr>
                <w:noProof/>
              </w:rPr>
            </w:pPr>
            <w:fldSimple w:instr=" DOCPROPERTY  SourceIfWg  \* MERGEFORMAT ">
              <w:r w:rsidR="0024446F">
                <w:rPr>
                  <w:noProof/>
                </w:rPr>
                <w:t>Nokia</w:t>
              </w:r>
            </w:fldSimple>
            <w:r w:rsidR="0024446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1A025" w:rsidR="001E41F3" w:rsidRDefault="00AA6FE5" w:rsidP="00547111">
            <w:pPr>
              <w:pStyle w:val="CRCoverPage"/>
              <w:spacing w:after="0"/>
              <w:ind w:left="100"/>
              <w:rPr>
                <w:noProof/>
              </w:rPr>
            </w:pPr>
            <w:r>
              <w:t>RAN</w:t>
            </w:r>
            <w:r w:rsidR="0024446F">
              <w:t xml:space="preserve">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87F99" w:rsidR="001E41F3" w:rsidRDefault="00C95004">
            <w:pPr>
              <w:pStyle w:val="CRCoverPage"/>
              <w:spacing w:after="0"/>
              <w:ind w:left="100"/>
              <w:rPr>
                <w:noProof/>
              </w:rPr>
            </w:pPr>
            <w:proofErr w:type="spellStart"/>
            <w:r>
              <w:t>IOT_NTN_enh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50AC" w:rsidR="001E41F3" w:rsidRDefault="00AA6FE5">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7D0BB" w:rsidR="001E41F3" w:rsidRDefault="00CF43D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BD8B8" w:rsidR="001E41F3" w:rsidRDefault="00AA6FE5">
            <w:pPr>
              <w:pStyle w:val="CRCoverPage"/>
              <w:spacing w:after="0"/>
              <w:ind w:left="100"/>
              <w:rPr>
                <w:noProof/>
              </w:rPr>
            </w:pPr>
            <w:r>
              <w:t>Rel-18</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86DD17" w:rsidR="00644F24" w:rsidRDefault="00C95004" w:rsidP="00383C8D">
            <w:pPr>
              <w:pStyle w:val="CRCoverPage"/>
              <w:numPr>
                <w:ilvl w:val="0"/>
                <w:numId w:val="26"/>
              </w:numPr>
              <w:spacing w:after="0"/>
              <w:rPr>
                <w:noProof/>
              </w:rPr>
            </w:pPr>
            <w:r>
              <w:rPr>
                <w:noProof/>
              </w:rPr>
              <w:t>New test cases</w:t>
            </w:r>
            <w:r w:rsidR="008732B8">
              <w:rPr>
                <w:noProof/>
              </w:rPr>
              <w:t xml:space="preserve"> for </w:t>
            </w:r>
            <w:r>
              <w:rPr>
                <w:noProof/>
              </w:rPr>
              <w:t>Intra-frequency HO for Cat-M1 UEs in NTN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31B08" w:rsidR="00644F24" w:rsidRDefault="00C95004" w:rsidP="00383C8D">
            <w:pPr>
              <w:pStyle w:val="CRCoverPage"/>
              <w:numPr>
                <w:ilvl w:val="0"/>
                <w:numId w:val="24"/>
              </w:numPr>
              <w:spacing w:after="0"/>
              <w:rPr>
                <w:noProof/>
              </w:rPr>
            </w:pPr>
            <w:r>
              <w:rPr>
                <w:noProof/>
              </w:rPr>
              <w:t xml:space="preserve">Introduce test cases for Intra-frequency HO for Cat-M1 UEs in NTN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24489" w:rsidR="00644F24" w:rsidRDefault="00C95004" w:rsidP="00383C8D">
            <w:pPr>
              <w:pStyle w:val="CRCoverPage"/>
              <w:numPr>
                <w:ilvl w:val="0"/>
                <w:numId w:val="25"/>
              </w:numPr>
              <w:spacing w:after="0"/>
              <w:rPr>
                <w:noProof/>
              </w:rPr>
            </w:pPr>
            <w:r>
              <w:rPr>
                <w:noProof/>
              </w:rPr>
              <w:t>Test cases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322D2" w:rsidR="001E41F3" w:rsidRDefault="00D87BE0">
            <w:pPr>
              <w:pStyle w:val="CRCoverPage"/>
              <w:spacing w:after="0"/>
              <w:ind w:left="100"/>
              <w:rPr>
                <w:noProof/>
              </w:rPr>
            </w:pPr>
            <w:r>
              <w:t>A.14.2.1.5</w:t>
            </w:r>
            <w:r w:rsidR="00C95004">
              <w:rPr>
                <w:noProof/>
              </w:rPr>
              <w:t xml:space="preserve"> </w:t>
            </w:r>
            <w:r w:rsidR="00AA6FE5">
              <w:rPr>
                <w:noProof/>
              </w:rPr>
              <w:t>(new)</w:t>
            </w:r>
            <w:r w:rsidR="00E609A6">
              <w:rPr>
                <w:noProof/>
              </w:rPr>
              <w:t xml:space="preserve">, </w:t>
            </w:r>
            <w:r w:rsidR="00E609A6">
              <w:t>A.14.2.1.6</w:t>
            </w:r>
            <w:r w:rsidR="00E609A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38A10" w:rsidR="001E41F3" w:rsidRDefault="00AA6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846A2" w:rsidR="001E41F3" w:rsidRDefault="00AA6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A80D5" w:rsidR="001E41F3" w:rsidRDefault="00AA6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22F1F6" w14:textId="6492298B" w:rsidR="00644F24" w:rsidRDefault="00644F24" w:rsidP="00644F2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CDA0385" w14:textId="77777777" w:rsidR="006E1AA4" w:rsidRDefault="006E1AA4" w:rsidP="006E1AA4">
      <w:pPr>
        <w:pStyle w:val="Heading4"/>
        <w:rPr>
          <w:ins w:id="4" w:author="Rafhael" w:date="2024-04-08T20:32:00Z"/>
          <w:lang w:eastAsia="zh-CN"/>
        </w:rPr>
      </w:pPr>
      <w:ins w:id="5" w:author="Rafhael" w:date="2024-04-08T20:32:00Z">
        <w:r>
          <w:t>A.14.2.1.5</w:t>
        </w:r>
        <w:r>
          <w:tab/>
          <w:t xml:space="preserve">E-UTRAN FDD Intra frequency handover for Cat-M1 UEs in </w:t>
        </w:r>
        <w:proofErr w:type="spellStart"/>
        <w:r>
          <w:t>CEModeA</w:t>
        </w:r>
        <w:proofErr w:type="spellEnd"/>
        <w:r>
          <w:t xml:space="preserve"> </w:t>
        </w:r>
      </w:ins>
    </w:p>
    <w:p w14:paraId="62C5E812" w14:textId="77777777" w:rsidR="006E1AA4" w:rsidRDefault="006E1AA4" w:rsidP="006E1AA4">
      <w:pPr>
        <w:pStyle w:val="Heading5"/>
        <w:rPr>
          <w:ins w:id="6" w:author="Rafhael" w:date="2024-04-08T20:32:00Z"/>
        </w:rPr>
      </w:pPr>
      <w:ins w:id="7" w:author="Rafhael" w:date="2024-04-08T20:32:00Z">
        <w:r>
          <w:t>A.14.2.1.5.1</w:t>
        </w:r>
        <w:r>
          <w:tab/>
          <w:t>Test Purpose and Environment</w:t>
        </w:r>
      </w:ins>
    </w:p>
    <w:p w14:paraId="5D64E3D0" w14:textId="77777777" w:rsidR="006E1AA4" w:rsidRDefault="006E1AA4" w:rsidP="006E1AA4">
      <w:pPr>
        <w:rPr>
          <w:ins w:id="8" w:author="Rafhael" w:date="2024-04-08T20:32:00Z"/>
        </w:rPr>
      </w:pPr>
      <w:ins w:id="9" w:author="Rafhael" w:date="2024-04-08T20:32:00Z">
        <w:r>
          <w:t>This test is to verify the requirement for the FDD intra frequency handover requirements.</w:t>
        </w:r>
      </w:ins>
    </w:p>
    <w:p w14:paraId="02848446" w14:textId="77777777" w:rsidR="006E1AA4" w:rsidRDefault="006E1AA4" w:rsidP="006E1AA4">
      <w:pPr>
        <w:rPr>
          <w:ins w:id="10" w:author="Rafhael" w:date="2024-04-08T20:32:00Z"/>
        </w:rPr>
      </w:pPr>
      <w:ins w:id="11" w:author="Rafhael" w:date="2024-04-08T20:32:00Z">
        <w:r>
          <w:t xml:space="preserve">The test configurations are given in Table A.14.2.1.5.1-1. The test scenario comprises one E-UTRA FDD carrier and two cells as given in tables A.14.2.1.5.1-2 and A.14.2.1.5.1-3. The test consists of three successive time periods, with time durations of T1, T2 and T3 respectively. At the start of time duration T1, the UE shall have had the opportunity to acquire satellite assistance information for Cell 2, provided by Cell 1 in </w:t>
        </w:r>
        <w:r w:rsidRPr="001A10B9">
          <w:rPr>
            <w:i/>
            <w:iCs/>
          </w:rPr>
          <w:t>SystemInformationBlockType33</w:t>
        </w:r>
        <w:r>
          <w:rPr>
            <w:i/>
            <w:iCs/>
          </w:rPr>
          <w:t>.</w:t>
        </w:r>
      </w:ins>
    </w:p>
    <w:p w14:paraId="30D31F83" w14:textId="77777777" w:rsidR="006E1AA4" w:rsidRDefault="006E1AA4" w:rsidP="006E1AA4">
      <w:pPr>
        <w:rPr>
          <w:ins w:id="12" w:author="Rafhael" w:date="2024-04-08T20:32:00Z"/>
        </w:rPr>
      </w:pPr>
      <w:ins w:id="13" w:author="Rafhael" w:date="2024-04-08T20:32:00Z">
        <w:r>
          <w:rPr>
            <w:rFonts w:cs="v4.2.0"/>
          </w:rPr>
          <w:t>Starting T2, cell 2 becomes detectable and the UE is expected to detect and send a measurement report.</w:t>
        </w:r>
        <w:r>
          <w:t xml:space="preserve"> E-UTRAN shall send a RRC message implying handover to Cell 2 during period T2, after the UE has reported Event A3. The </w:t>
        </w:r>
        <w:r>
          <w:rPr>
            <w:i/>
          </w:rPr>
          <w:t xml:space="preserve">field </w:t>
        </w:r>
        <w:proofErr w:type="spellStart"/>
        <w:r>
          <w:rPr>
            <w:i/>
          </w:rPr>
          <w:t>sameSFN</w:t>
        </w:r>
        <w:proofErr w:type="spellEnd"/>
        <w:r>
          <w:rPr>
            <w:i/>
          </w:rPr>
          <w:t>-Indication</w:t>
        </w:r>
        <w:r>
          <w:t xml:space="preserve"> is not included in the handover command. T3 is defined as the end of the last TTI containing the RRC message implying handover.</w:t>
        </w:r>
      </w:ins>
    </w:p>
    <w:p w14:paraId="2E6CB345" w14:textId="77777777" w:rsidR="006E1AA4" w:rsidRDefault="006E1AA4" w:rsidP="006E1AA4">
      <w:pPr>
        <w:rPr>
          <w:ins w:id="14" w:author="Rafhael" w:date="2024-04-08T20:32:00Z"/>
        </w:rPr>
      </w:pPr>
      <w:ins w:id="15" w:author="Rafhael" w:date="2024-04-08T20:32:00Z">
        <w:r>
          <w:t>During the test, UE is configured with measurement gap for cell search.</w:t>
        </w:r>
      </w:ins>
    </w:p>
    <w:p w14:paraId="1B261DE8" w14:textId="77777777" w:rsidR="006E1AA4" w:rsidRDefault="006E1AA4" w:rsidP="006E1AA4">
      <w:pPr>
        <w:rPr>
          <w:ins w:id="16" w:author="Rafhael" w:date="2024-04-08T20:32:00Z"/>
        </w:rPr>
      </w:pPr>
    </w:p>
    <w:p w14:paraId="20561DD5" w14:textId="77777777" w:rsidR="006E1AA4" w:rsidRDefault="006E1AA4" w:rsidP="006E1AA4">
      <w:pPr>
        <w:pStyle w:val="TH"/>
        <w:rPr>
          <w:ins w:id="17" w:author="Rafhael" w:date="2024-04-08T20:32:00Z"/>
        </w:rPr>
      </w:pPr>
      <w:ins w:id="18" w:author="Rafhael" w:date="2024-04-08T20:32:00Z">
        <w:r>
          <w:t>Table A.14.2.1.5.1-1: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E1AA4" w14:paraId="60025E10" w14:textId="77777777" w:rsidTr="00C53697">
        <w:trPr>
          <w:trHeight w:val="187"/>
          <w:jc w:val="center"/>
          <w:ins w:id="19"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331F9" w14:textId="77777777" w:rsidR="006E1AA4" w:rsidRDefault="006E1AA4" w:rsidP="00C53697">
            <w:pPr>
              <w:keepNext/>
              <w:spacing w:after="0"/>
              <w:jc w:val="center"/>
              <w:rPr>
                <w:ins w:id="20" w:author="Rafhael" w:date="2024-04-08T20:32:00Z"/>
                <w:rFonts w:ascii="Arial" w:eastAsia="SimSun" w:hAnsi="Arial" w:cs="Arial"/>
                <w:b/>
                <w:bCs/>
                <w:sz w:val="18"/>
                <w:szCs w:val="18"/>
                <w:lang w:val="en-US" w:eastAsia="ko-KR"/>
              </w:rPr>
            </w:pPr>
            <w:bookmarkStart w:id="21" w:name="_Hlk161241124"/>
            <w:ins w:id="22" w:author="Rafhael" w:date="2024-04-08T20:32:00Z">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0DCC6" w14:textId="77777777" w:rsidR="006E1AA4" w:rsidRDefault="006E1AA4" w:rsidP="00C53697">
            <w:pPr>
              <w:keepNext/>
              <w:spacing w:after="0"/>
              <w:jc w:val="center"/>
              <w:rPr>
                <w:ins w:id="23" w:author="Rafhael" w:date="2024-04-08T20:32:00Z"/>
                <w:rFonts w:ascii="Arial" w:eastAsia="SimSun" w:hAnsi="Arial" w:cs="Arial"/>
                <w:b/>
                <w:bCs/>
                <w:sz w:val="18"/>
                <w:szCs w:val="18"/>
                <w:lang w:val="en-US" w:eastAsia="ko-KR"/>
              </w:rPr>
            </w:pPr>
            <w:ins w:id="24" w:author="Rafhael" w:date="2024-04-08T20:32:00Z">
              <w:r>
                <w:rPr>
                  <w:rFonts w:ascii="Arial" w:eastAsia="SimSun" w:hAnsi="Arial" w:cs="Arial"/>
                  <w:b/>
                  <w:bCs/>
                  <w:sz w:val="18"/>
                  <w:szCs w:val="18"/>
                  <w:lang w:val="en-US" w:eastAsia="ko-KR"/>
                </w:rPr>
                <w:t>Description</w:t>
              </w:r>
            </w:ins>
          </w:p>
        </w:tc>
      </w:tr>
      <w:tr w:rsidR="006E1AA4" w14:paraId="3D13F71F" w14:textId="77777777" w:rsidTr="00C53697">
        <w:trPr>
          <w:trHeight w:val="187"/>
          <w:jc w:val="center"/>
          <w:ins w:id="25"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F6640" w14:textId="77777777" w:rsidR="006E1AA4" w:rsidRDefault="006E1AA4" w:rsidP="00C53697">
            <w:pPr>
              <w:keepNext/>
              <w:spacing w:after="0"/>
              <w:rPr>
                <w:ins w:id="26" w:author="Rafhael" w:date="2024-04-08T20:32:00Z"/>
                <w:rFonts w:ascii="Arial" w:eastAsia="SimSun" w:hAnsi="Arial" w:cs="Arial"/>
                <w:sz w:val="18"/>
                <w:szCs w:val="18"/>
                <w:lang w:val="en-US" w:eastAsia="ko-KR"/>
              </w:rPr>
            </w:pPr>
            <w:ins w:id="27" w:author="Rafhael" w:date="2024-04-08T20:32:00Z">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2884D" w14:textId="77777777" w:rsidR="006E1AA4" w:rsidRDefault="006E1AA4" w:rsidP="00C53697">
            <w:pPr>
              <w:keepNext/>
              <w:spacing w:after="0"/>
              <w:rPr>
                <w:ins w:id="28" w:author="Rafhael" w:date="2024-04-08T20:32:00Z"/>
                <w:rFonts w:ascii="Arial" w:eastAsia="SimSun" w:hAnsi="Arial" w:cs="Arial"/>
                <w:sz w:val="18"/>
                <w:szCs w:val="18"/>
                <w:lang w:val="en-US" w:eastAsia="ko-KR"/>
              </w:rPr>
            </w:pPr>
            <w:ins w:id="29" w:author="Rafhael" w:date="2024-04-08T20:32:00Z">
              <w:r>
                <w:rPr>
                  <w:rFonts w:ascii="Arial" w:eastAsia="SimSun" w:hAnsi="Arial" w:cs="Arial"/>
                  <w:sz w:val="18"/>
                  <w:szCs w:val="18"/>
                  <w:lang w:val="en-US" w:eastAsia="ko-KR"/>
                </w:rPr>
                <w:t>GSO, FD-FDD duplex mode</w:t>
              </w:r>
            </w:ins>
          </w:p>
        </w:tc>
      </w:tr>
      <w:tr w:rsidR="006E1AA4" w14:paraId="1BCE35C1" w14:textId="77777777" w:rsidTr="00C53697">
        <w:trPr>
          <w:trHeight w:val="187"/>
          <w:jc w:val="center"/>
          <w:ins w:id="30"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C318F" w14:textId="77777777" w:rsidR="006E1AA4" w:rsidRDefault="006E1AA4" w:rsidP="00C53697">
            <w:pPr>
              <w:keepNext/>
              <w:spacing w:after="0"/>
              <w:rPr>
                <w:ins w:id="31" w:author="Rafhael" w:date="2024-04-08T20:32:00Z"/>
                <w:rFonts w:ascii="Arial" w:eastAsia="SimSun" w:hAnsi="Arial" w:cs="Arial"/>
                <w:sz w:val="18"/>
                <w:szCs w:val="18"/>
                <w:lang w:val="en-US" w:eastAsia="ko-KR"/>
              </w:rPr>
            </w:pPr>
            <w:ins w:id="32" w:author="Rafhael" w:date="2024-04-08T20:32:00Z">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17DD" w14:textId="77777777" w:rsidR="006E1AA4" w:rsidRDefault="006E1AA4" w:rsidP="00C53697">
            <w:pPr>
              <w:keepNext/>
              <w:spacing w:after="0"/>
              <w:rPr>
                <w:ins w:id="33" w:author="Rafhael" w:date="2024-04-08T20:32:00Z"/>
                <w:rFonts w:ascii="Arial" w:eastAsia="SimSun" w:hAnsi="Arial" w:cs="Arial"/>
                <w:sz w:val="18"/>
                <w:szCs w:val="18"/>
                <w:lang w:val="en-US" w:eastAsia="ko-KR"/>
              </w:rPr>
            </w:pPr>
            <w:ins w:id="34" w:author="Rafhael" w:date="2024-04-08T20:32:00Z">
              <w:r>
                <w:rPr>
                  <w:rFonts w:ascii="Arial" w:eastAsia="SimSun" w:hAnsi="Arial" w:cs="Arial"/>
                  <w:sz w:val="18"/>
                  <w:szCs w:val="18"/>
                  <w:lang w:val="en-US" w:eastAsia="ko-KR"/>
                </w:rPr>
                <w:t>NGSO, FD-FDD duplex mode</w:t>
              </w:r>
            </w:ins>
          </w:p>
        </w:tc>
      </w:tr>
      <w:tr w:rsidR="006E1AA4" w14:paraId="474062DD" w14:textId="77777777" w:rsidTr="00C53697">
        <w:trPr>
          <w:trHeight w:val="187"/>
          <w:jc w:val="center"/>
          <w:ins w:id="35" w:author="Rafhael" w:date="2024-04-08T20:32: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0F6FF" w14:textId="77777777" w:rsidR="006E1AA4" w:rsidRDefault="006E1AA4" w:rsidP="00C53697">
            <w:pPr>
              <w:pStyle w:val="TAN"/>
              <w:rPr>
                <w:ins w:id="36" w:author="Rafhael" w:date="2024-04-08T20:32:00Z"/>
                <w:lang w:val="en-US" w:eastAsia="ko-KR"/>
              </w:rPr>
            </w:pPr>
            <w:ins w:id="37" w:author="Rafhael" w:date="2024-04-08T20:32:00Z">
              <w:r>
                <w:rPr>
                  <w:lang w:val="en-US" w:eastAsia="ko-KR"/>
                </w:rPr>
                <w:t>Note:</w:t>
              </w:r>
              <w:r>
                <w:rPr>
                  <w:lang w:val="en-US" w:eastAsia="ko-KR"/>
                </w:rPr>
                <w:tab/>
                <w:t>If UE supports both NGSO and GSO, the test case Config 1 can be skipped if the UE passes test case Config 2.</w:t>
              </w:r>
            </w:ins>
          </w:p>
        </w:tc>
        <w:bookmarkEnd w:id="21"/>
      </w:tr>
    </w:tbl>
    <w:p w14:paraId="0C1D840B" w14:textId="77777777" w:rsidR="006E1AA4" w:rsidRDefault="006E1AA4" w:rsidP="006E1AA4">
      <w:pPr>
        <w:rPr>
          <w:ins w:id="38" w:author="Rafhael" w:date="2024-04-08T20:32:00Z"/>
          <w:rFonts w:asciiTheme="minorHAnsi" w:eastAsiaTheme="minorHAnsi" w:hAnsiTheme="minorHAnsi" w:cstheme="minorBidi"/>
          <w:kern w:val="2"/>
          <w:sz w:val="22"/>
          <w:szCs w:val="22"/>
          <w14:ligatures w14:val="standardContextual"/>
        </w:rPr>
      </w:pPr>
    </w:p>
    <w:p w14:paraId="635F3F9C" w14:textId="77777777" w:rsidR="006E1AA4" w:rsidRDefault="006E1AA4" w:rsidP="006E1AA4">
      <w:pPr>
        <w:keepNext/>
        <w:keepLines/>
        <w:spacing w:before="60"/>
        <w:jc w:val="center"/>
        <w:rPr>
          <w:ins w:id="39" w:author="Rafhael" w:date="2024-04-08T20:32:00Z"/>
          <w:rFonts w:ascii="Arial" w:hAnsi="Arial"/>
          <w:b/>
        </w:rPr>
      </w:pPr>
      <w:ins w:id="40" w:author="Rafhael" w:date="2024-04-08T20:32:00Z">
        <w:r>
          <w:rPr>
            <w:rFonts w:ascii="Arial" w:hAnsi="Arial"/>
            <w:b/>
          </w:rPr>
          <w:t xml:space="preserve">Table A.14.2.1.5.1-2: General test parameters for E-UTRAN </w:t>
        </w:r>
        <w:r>
          <w:rPr>
            <w:rFonts w:ascii="Arial" w:hAnsi="Arial"/>
            <w:b/>
            <w:lang w:val="en-US"/>
          </w:rPr>
          <w:t>FDD</w:t>
        </w:r>
        <w:r>
          <w:rPr>
            <w:rFonts w:ascii="Arial" w:hAnsi="Arial"/>
            <w:b/>
          </w:rPr>
          <w:t xml:space="preserve"> intra frequency handover for Cat-M1 UEs in </w:t>
        </w:r>
        <w:proofErr w:type="spellStart"/>
        <w:r>
          <w:rPr>
            <w:rFonts w:ascii="Arial" w:hAnsi="Arial"/>
            <w:b/>
          </w:rPr>
          <w:t>CEModeA</w:t>
        </w:r>
        <w:proofErr w:type="spellEnd"/>
        <w:r>
          <w:rPr>
            <w:rFonts w:ascii="Arial" w:hAnsi="Arial"/>
            <w:b/>
          </w:rPr>
          <w:t xml:space="preserve">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6E1AA4" w14:paraId="68D33055" w14:textId="77777777" w:rsidTr="00C53697">
        <w:trPr>
          <w:cantSplit/>
          <w:trHeight w:val="113"/>
          <w:jc w:val="center"/>
          <w:ins w:id="4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818248E" w14:textId="77777777" w:rsidR="006E1AA4" w:rsidRDefault="006E1AA4" w:rsidP="00C53697">
            <w:pPr>
              <w:keepNext/>
              <w:keepLines/>
              <w:spacing w:after="0"/>
              <w:jc w:val="center"/>
              <w:rPr>
                <w:ins w:id="42" w:author="Rafhael" w:date="2024-04-08T20:32:00Z"/>
                <w:rFonts w:ascii="Arial" w:hAnsi="Arial" w:cs="Arial"/>
                <w:b/>
                <w:sz w:val="18"/>
                <w:lang w:val="en-US"/>
              </w:rPr>
            </w:pPr>
            <w:ins w:id="43" w:author="Rafhael" w:date="2024-04-08T20:32:00Z">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13F301B" w14:textId="77777777" w:rsidR="006E1AA4" w:rsidRDefault="006E1AA4" w:rsidP="00C53697">
            <w:pPr>
              <w:keepNext/>
              <w:keepLines/>
              <w:spacing w:after="0"/>
              <w:jc w:val="center"/>
              <w:rPr>
                <w:ins w:id="44" w:author="Rafhael" w:date="2024-04-08T20:32:00Z"/>
                <w:rFonts w:ascii="Arial" w:hAnsi="Arial" w:cs="Arial"/>
                <w:b/>
                <w:sz w:val="18"/>
                <w:lang w:val="en-US"/>
              </w:rPr>
            </w:pPr>
            <w:ins w:id="45" w:author="Rafhael" w:date="2024-04-08T20:32:00Z">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60255173" w14:textId="77777777" w:rsidR="006E1AA4" w:rsidRDefault="006E1AA4" w:rsidP="00C53697">
            <w:pPr>
              <w:keepNext/>
              <w:keepLines/>
              <w:spacing w:after="0"/>
              <w:jc w:val="center"/>
              <w:rPr>
                <w:ins w:id="46" w:author="Rafhael" w:date="2024-04-08T20:32:00Z"/>
                <w:rFonts w:ascii="Arial" w:hAnsi="Arial" w:cs="Arial"/>
                <w:b/>
                <w:sz w:val="18"/>
                <w:lang w:val="en-US"/>
              </w:rPr>
            </w:pPr>
            <w:ins w:id="47" w:author="Rafhael" w:date="2024-04-08T20:32:00Z">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12B29A39" w14:textId="77777777" w:rsidR="006E1AA4" w:rsidRDefault="006E1AA4" w:rsidP="00C53697">
            <w:pPr>
              <w:keepNext/>
              <w:keepLines/>
              <w:spacing w:after="0"/>
              <w:jc w:val="center"/>
              <w:rPr>
                <w:ins w:id="48" w:author="Rafhael" w:date="2024-04-08T20:32:00Z"/>
                <w:rFonts w:ascii="Arial" w:hAnsi="Arial" w:cs="Arial"/>
                <w:b/>
                <w:sz w:val="18"/>
                <w:lang w:val="en-US"/>
              </w:rPr>
            </w:pPr>
            <w:ins w:id="49" w:author="Rafhael" w:date="2024-04-08T20:32:00Z">
              <w:r>
                <w:rPr>
                  <w:rFonts w:ascii="Arial" w:hAnsi="Arial" w:cs="Arial"/>
                  <w:b/>
                  <w:sz w:val="18"/>
                  <w:lang w:val="en-US"/>
                </w:rPr>
                <w:t>Comment</w:t>
              </w:r>
            </w:ins>
          </w:p>
        </w:tc>
      </w:tr>
      <w:tr w:rsidR="006E1AA4" w14:paraId="722D6D24" w14:textId="77777777" w:rsidTr="00C53697">
        <w:trPr>
          <w:cantSplit/>
          <w:trHeight w:val="113"/>
          <w:jc w:val="center"/>
          <w:ins w:id="50" w:author="Rafhael" w:date="2024-04-08T20:32:00Z"/>
        </w:trPr>
        <w:tc>
          <w:tcPr>
            <w:tcW w:w="1698" w:type="dxa"/>
            <w:vMerge w:val="restart"/>
            <w:tcBorders>
              <w:top w:val="single" w:sz="2" w:space="0" w:color="auto"/>
              <w:left w:val="single" w:sz="2" w:space="0" w:color="auto"/>
              <w:bottom w:val="single" w:sz="2" w:space="0" w:color="auto"/>
              <w:right w:val="single" w:sz="2" w:space="0" w:color="auto"/>
            </w:tcBorders>
            <w:hideMark/>
          </w:tcPr>
          <w:p w14:paraId="08F20C7E" w14:textId="77777777" w:rsidR="006E1AA4" w:rsidRDefault="006E1AA4" w:rsidP="00C53697">
            <w:pPr>
              <w:keepNext/>
              <w:keepLines/>
              <w:spacing w:after="0"/>
              <w:rPr>
                <w:ins w:id="51" w:author="Rafhael" w:date="2024-04-08T20:32:00Z"/>
                <w:rFonts w:ascii="Arial" w:hAnsi="Arial" w:cs="Arial"/>
                <w:sz w:val="18"/>
                <w:lang w:val="en-US"/>
              </w:rPr>
            </w:pPr>
            <w:ins w:id="52" w:author="Rafhael" w:date="2024-04-08T20:32:00Z">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48D5E88F" w14:textId="77777777" w:rsidR="006E1AA4" w:rsidRDefault="006E1AA4" w:rsidP="00C53697">
            <w:pPr>
              <w:keepNext/>
              <w:keepLines/>
              <w:spacing w:after="0"/>
              <w:rPr>
                <w:ins w:id="53" w:author="Rafhael" w:date="2024-04-08T20:32:00Z"/>
                <w:rFonts w:ascii="Arial" w:hAnsi="Arial" w:cs="Arial"/>
                <w:sz w:val="18"/>
                <w:lang w:val="en-US"/>
              </w:rPr>
            </w:pPr>
            <w:ins w:id="54" w:author="Rafhael" w:date="2024-04-08T20:32: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14784EC" w14:textId="77777777" w:rsidR="006E1AA4" w:rsidRDefault="006E1AA4" w:rsidP="00C53697">
            <w:pPr>
              <w:keepNext/>
              <w:keepLines/>
              <w:spacing w:after="0"/>
              <w:jc w:val="center"/>
              <w:rPr>
                <w:ins w:id="55"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FC33CCF" w14:textId="77777777" w:rsidR="006E1AA4" w:rsidRDefault="006E1AA4" w:rsidP="00C53697">
            <w:pPr>
              <w:keepNext/>
              <w:keepLines/>
              <w:spacing w:after="0"/>
              <w:jc w:val="center"/>
              <w:rPr>
                <w:ins w:id="56" w:author="Rafhael" w:date="2024-04-08T20:32:00Z"/>
                <w:rFonts w:ascii="Arial" w:hAnsi="Arial" w:cs="Arial"/>
                <w:sz w:val="18"/>
                <w:lang w:val="en-US"/>
              </w:rPr>
            </w:pPr>
            <w:ins w:id="57" w:author="Rafhael" w:date="2024-04-08T20:32:00Z">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40009A54" w14:textId="77777777" w:rsidR="006E1AA4" w:rsidRPr="00C268B9" w:rsidRDefault="006E1AA4" w:rsidP="00C53697">
            <w:pPr>
              <w:keepNext/>
              <w:keepLines/>
              <w:spacing w:after="0"/>
              <w:rPr>
                <w:ins w:id="58" w:author="Rafhael" w:date="2024-04-08T20:32:00Z"/>
                <w:rFonts w:ascii="Arial" w:hAnsi="Arial" w:cs="Arial"/>
                <w:sz w:val="18"/>
              </w:rPr>
            </w:pPr>
            <w:ins w:id="59" w:author="Rafhael" w:date="2024-04-08T20:32:00Z">
              <w:r w:rsidRPr="00C268B9">
                <w:rPr>
                  <w:rFonts w:ascii="Arial" w:hAnsi="Arial" w:cs="Arial"/>
                  <w:sz w:val="18"/>
                </w:rPr>
                <w:t>Cell 1 is on RF channel number 1</w:t>
              </w:r>
            </w:ins>
          </w:p>
        </w:tc>
      </w:tr>
      <w:tr w:rsidR="006E1AA4" w14:paraId="1860581D" w14:textId="77777777" w:rsidTr="00C53697">
        <w:trPr>
          <w:cantSplit/>
          <w:trHeight w:val="113"/>
          <w:jc w:val="center"/>
          <w:ins w:id="60" w:author="Rafhael" w:date="2024-04-08T20:32:00Z"/>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53C0FC1B" w14:textId="77777777" w:rsidR="006E1AA4" w:rsidRDefault="006E1AA4" w:rsidP="00C53697">
            <w:pPr>
              <w:spacing w:after="0"/>
              <w:rPr>
                <w:ins w:id="61" w:author="Rafhael" w:date="2024-04-08T20:32:00Z"/>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2D9485BB" w14:textId="77777777" w:rsidR="006E1AA4" w:rsidRDefault="006E1AA4" w:rsidP="00C53697">
            <w:pPr>
              <w:keepNext/>
              <w:keepLines/>
              <w:spacing w:after="0"/>
              <w:rPr>
                <w:ins w:id="62" w:author="Rafhael" w:date="2024-04-08T20:32:00Z"/>
                <w:rFonts w:ascii="Arial" w:hAnsi="Arial" w:cs="Arial"/>
                <w:sz w:val="18"/>
                <w:lang w:val="en-US"/>
              </w:rPr>
            </w:pPr>
            <w:proofErr w:type="spellStart"/>
            <w:ins w:id="63" w:author="Rafhael" w:date="2024-04-08T20:32:00Z">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35DB1C51" w14:textId="77777777" w:rsidR="006E1AA4" w:rsidRDefault="006E1AA4" w:rsidP="00C53697">
            <w:pPr>
              <w:keepNext/>
              <w:keepLines/>
              <w:spacing w:after="0"/>
              <w:jc w:val="center"/>
              <w:rPr>
                <w:ins w:id="64"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1DA30E9" w14:textId="77777777" w:rsidR="006E1AA4" w:rsidRDefault="006E1AA4" w:rsidP="00C53697">
            <w:pPr>
              <w:keepNext/>
              <w:keepLines/>
              <w:spacing w:after="0"/>
              <w:jc w:val="center"/>
              <w:rPr>
                <w:ins w:id="65" w:author="Rafhael" w:date="2024-04-08T20:32:00Z"/>
                <w:rFonts w:ascii="Arial" w:hAnsi="Arial" w:cs="Arial"/>
                <w:sz w:val="18"/>
                <w:lang w:val="en-US"/>
              </w:rPr>
            </w:pPr>
            <w:ins w:id="66" w:author="Rafhael" w:date="2024-04-08T20:32: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1A931A30" w14:textId="77777777" w:rsidR="006E1AA4" w:rsidRDefault="006E1AA4" w:rsidP="00C53697">
            <w:pPr>
              <w:keepNext/>
              <w:keepLines/>
              <w:spacing w:after="0"/>
              <w:rPr>
                <w:ins w:id="67" w:author="Rafhael" w:date="2024-04-08T20:32:00Z"/>
                <w:rFonts w:ascii="Arial" w:hAnsi="Arial" w:cs="Arial"/>
                <w:sz w:val="18"/>
                <w:lang w:val="en-US"/>
              </w:rPr>
            </w:pPr>
            <w:ins w:id="68" w:author="Rafhael" w:date="2024-04-08T20:32:00Z">
              <w:r w:rsidRPr="00C268B9">
                <w:rPr>
                  <w:rFonts w:ascii="Arial" w:hAnsi="Arial" w:cs="Arial"/>
                  <w:sz w:val="18"/>
                </w:rPr>
                <w:t>Cell 2 is on RF channel number 2</w:t>
              </w:r>
            </w:ins>
          </w:p>
        </w:tc>
      </w:tr>
      <w:tr w:rsidR="006E1AA4" w14:paraId="24B7A7B8" w14:textId="77777777" w:rsidTr="00C53697">
        <w:trPr>
          <w:cantSplit/>
          <w:trHeight w:val="113"/>
          <w:jc w:val="center"/>
          <w:ins w:id="69" w:author="Rafhael" w:date="2024-04-08T20:32:00Z"/>
        </w:trPr>
        <w:tc>
          <w:tcPr>
            <w:tcW w:w="1698" w:type="dxa"/>
            <w:tcBorders>
              <w:top w:val="single" w:sz="2" w:space="0" w:color="auto"/>
              <w:left w:val="single" w:sz="2" w:space="0" w:color="auto"/>
              <w:bottom w:val="single" w:sz="2" w:space="0" w:color="auto"/>
              <w:right w:val="single" w:sz="2" w:space="0" w:color="auto"/>
            </w:tcBorders>
            <w:hideMark/>
          </w:tcPr>
          <w:p w14:paraId="43211E9C" w14:textId="77777777" w:rsidR="006E1AA4" w:rsidRDefault="006E1AA4" w:rsidP="00C53697">
            <w:pPr>
              <w:keepNext/>
              <w:keepLines/>
              <w:spacing w:after="0"/>
              <w:rPr>
                <w:ins w:id="70" w:author="Rafhael" w:date="2024-04-08T20:32:00Z"/>
                <w:rFonts w:ascii="Arial" w:hAnsi="Arial" w:cs="Arial"/>
                <w:sz w:val="18"/>
                <w:lang w:val="en-US"/>
              </w:rPr>
            </w:pPr>
            <w:ins w:id="71" w:author="Rafhael" w:date="2024-04-08T20:32:00Z">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68A02AD9" w14:textId="77777777" w:rsidR="006E1AA4" w:rsidRDefault="006E1AA4" w:rsidP="00C53697">
            <w:pPr>
              <w:keepNext/>
              <w:keepLines/>
              <w:spacing w:after="0"/>
              <w:rPr>
                <w:ins w:id="72" w:author="Rafhael" w:date="2024-04-08T20:32:00Z"/>
                <w:rFonts w:ascii="Arial" w:hAnsi="Arial" w:cs="Arial"/>
                <w:sz w:val="18"/>
                <w:lang w:val="en-US"/>
              </w:rPr>
            </w:pPr>
            <w:ins w:id="73" w:author="Rafhael" w:date="2024-04-08T20:32: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398C16A" w14:textId="77777777" w:rsidR="006E1AA4" w:rsidRDefault="006E1AA4" w:rsidP="00C53697">
            <w:pPr>
              <w:keepNext/>
              <w:keepLines/>
              <w:spacing w:after="0"/>
              <w:jc w:val="center"/>
              <w:rPr>
                <w:ins w:id="74"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640DFA3" w14:textId="77777777" w:rsidR="006E1AA4" w:rsidRDefault="006E1AA4" w:rsidP="00C53697">
            <w:pPr>
              <w:keepNext/>
              <w:keepLines/>
              <w:spacing w:after="0"/>
              <w:jc w:val="center"/>
              <w:rPr>
                <w:ins w:id="75" w:author="Rafhael" w:date="2024-04-08T20:32:00Z"/>
                <w:rFonts w:ascii="Arial" w:hAnsi="Arial" w:cs="Arial"/>
                <w:sz w:val="18"/>
                <w:lang w:val="en-US"/>
              </w:rPr>
            </w:pPr>
            <w:ins w:id="76" w:author="Rafhael" w:date="2024-04-08T20:32: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1D07224" w14:textId="77777777" w:rsidR="006E1AA4" w:rsidRDefault="006E1AA4" w:rsidP="00C53697">
            <w:pPr>
              <w:keepNext/>
              <w:keepLines/>
              <w:spacing w:after="0"/>
              <w:rPr>
                <w:ins w:id="77" w:author="Rafhael" w:date="2024-04-08T20:32:00Z"/>
                <w:rFonts w:ascii="Arial" w:hAnsi="Arial" w:cs="Arial"/>
                <w:sz w:val="18"/>
                <w:lang w:val="en-US"/>
              </w:rPr>
            </w:pPr>
          </w:p>
        </w:tc>
      </w:tr>
      <w:tr w:rsidR="006E1AA4" w14:paraId="2FC5BC10" w14:textId="77777777" w:rsidTr="00C53697">
        <w:trPr>
          <w:cantSplit/>
          <w:trHeight w:val="113"/>
          <w:jc w:val="center"/>
          <w:ins w:id="7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4AA131D" w14:textId="77777777" w:rsidR="006E1AA4" w:rsidRDefault="006E1AA4" w:rsidP="00C53697">
            <w:pPr>
              <w:keepNext/>
              <w:keepLines/>
              <w:spacing w:after="0"/>
              <w:rPr>
                <w:ins w:id="79" w:author="Rafhael" w:date="2024-04-08T20:32:00Z"/>
                <w:rFonts w:ascii="Arial" w:hAnsi="Arial" w:cs="Arial"/>
                <w:sz w:val="18"/>
                <w:lang w:val="it-IT"/>
              </w:rPr>
            </w:pPr>
            <w:ins w:id="80" w:author="Rafhael" w:date="2024-04-08T20:32:00Z">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7BAC0E22" w14:textId="77777777" w:rsidR="006E1AA4" w:rsidRDefault="006E1AA4" w:rsidP="00C53697">
            <w:pPr>
              <w:keepNext/>
              <w:keepLines/>
              <w:spacing w:after="0"/>
              <w:jc w:val="center"/>
              <w:rPr>
                <w:ins w:id="81" w:author="Rafhael" w:date="2024-04-08T20:32:00Z"/>
                <w:rFonts w:ascii="Arial" w:hAnsi="Arial" w:cs="Arial"/>
                <w:sz w:val="18"/>
                <w:lang w:val="it-IT"/>
              </w:rPr>
            </w:pPr>
            <w:ins w:id="82" w:author="Rafhael" w:date="2024-04-08T20:32:00Z">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2A71CF3" w14:textId="77777777" w:rsidR="006E1AA4" w:rsidRDefault="006E1AA4" w:rsidP="00C53697">
            <w:pPr>
              <w:keepNext/>
              <w:keepLines/>
              <w:spacing w:after="0"/>
              <w:jc w:val="center"/>
              <w:rPr>
                <w:ins w:id="83" w:author="Rafhael" w:date="2024-04-08T20:32:00Z"/>
                <w:rFonts w:ascii="Arial" w:hAnsi="Arial" w:cs="Arial"/>
                <w:sz w:val="18"/>
                <w:lang w:val="en-US"/>
              </w:rPr>
            </w:pPr>
            <w:ins w:id="84"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300E4DA7" w14:textId="77777777" w:rsidR="006E1AA4" w:rsidRDefault="006E1AA4" w:rsidP="00C53697">
            <w:pPr>
              <w:keepNext/>
              <w:keepLines/>
              <w:spacing w:after="0"/>
              <w:rPr>
                <w:ins w:id="85" w:author="Rafhael" w:date="2024-04-08T20:32:00Z"/>
                <w:rFonts w:ascii="Arial" w:hAnsi="Arial" w:cs="Arial"/>
                <w:sz w:val="18"/>
                <w:lang w:val="en-US"/>
              </w:rPr>
            </w:pPr>
          </w:p>
        </w:tc>
      </w:tr>
      <w:tr w:rsidR="006E1AA4" w14:paraId="16A3F400" w14:textId="77777777" w:rsidTr="00C53697">
        <w:trPr>
          <w:cantSplit/>
          <w:trHeight w:val="113"/>
          <w:jc w:val="center"/>
          <w:ins w:id="86"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FCC74B9" w14:textId="77777777" w:rsidR="006E1AA4" w:rsidRDefault="006E1AA4" w:rsidP="00C53697">
            <w:pPr>
              <w:keepNext/>
              <w:keepLines/>
              <w:spacing w:after="0"/>
              <w:rPr>
                <w:ins w:id="87" w:author="Rafhael" w:date="2024-04-08T20:32:00Z"/>
                <w:rFonts w:ascii="Arial" w:hAnsi="Arial" w:cs="Arial"/>
                <w:sz w:val="18"/>
                <w:lang w:val="en-US"/>
              </w:rPr>
            </w:pPr>
            <w:ins w:id="88" w:author="Rafhael" w:date="2024-04-08T20:32:00Z">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71A6BEE9" w14:textId="77777777" w:rsidR="006E1AA4" w:rsidRDefault="006E1AA4" w:rsidP="00C53697">
            <w:pPr>
              <w:keepNext/>
              <w:keepLines/>
              <w:spacing w:after="0"/>
              <w:jc w:val="center"/>
              <w:rPr>
                <w:ins w:id="89" w:author="Rafhael" w:date="2024-04-08T20:32:00Z"/>
                <w:rFonts w:ascii="Arial" w:hAnsi="Arial" w:cs="Arial"/>
                <w:sz w:val="18"/>
                <w:lang w:val="en-US"/>
              </w:rPr>
            </w:pPr>
            <w:ins w:id="90" w:author="Rafhael" w:date="2024-04-08T20:32:00Z">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24F6EB74" w14:textId="77777777" w:rsidR="006E1AA4" w:rsidRDefault="006E1AA4" w:rsidP="00C53697">
            <w:pPr>
              <w:keepNext/>
              <w:keepLines/>
              <w:spacing w:after="0"/>
              <w:jc w:val="center"/>
              <w:rPr>
                <w:ins w:id="91" w:author="Rafhael" w:date="2024-04-08T20:32:00Z"/>
                <w:rFonts w:ascii="Arial" w:hAnsi="Arial" w:cs="Arial"/>
                <w:sz w:val="18"/>
                <w:lang w:val="en-US"/>
              </w:rPr>
            </w:pPr>
            <w:ins w:id="92"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FB38FE4" w14:textId="77777777" w:rsidR="006E1AA4" w:rsidRDefault="006E1AA4" w:rsidP="00C53697">
            <w:pPr>
              <w:keepNext/>
              <w:keepLines/>
              <w:spacing w:after="0"/>
              <w:rPr>
                <w:ins w:id="93" w:author="Rafhael" w:date="2024-04-08T20:32:00Z"/>
                <w:rFonts w:ascii="Arial" w:hAnsi="Arial" w:cs="Arial"/>
                <w:sz w:val="18"/>
                <w:lang w:val="en-US"/>
              </w:rPr>
            </w:pPr>
          </w:p>
        </w:tc>
      </w:tr>
      <w:tr w:rsidR="006E1AA4" w14:paraId="22B103E6" w14:textId="77777777" w:rsidTr="00C53697">
        <w:trPr>
          <w:cantSplit/>
          <w:trHeight w:val="113"/>
          <w:jc w:val="center"/>
          <w:ins w:id="94"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AD45322" w14:textId="77777777" w:rsidR="006E1AA4" w:rsidRDefault="006E1AA4" w:rsidP="00C53697">
            <w:pPr>
              <w:keepNext/>
              <w:keepLines/>
              <w:spacing w:after="0"/>
              <w:rPr>
                <w:ins w:id="95" w:author="Rafhael" w:date="2024-04-08T20:32:00Z"/>
                <w:rFonts w:ascii="Arial" w:hAnsi="Arial" w:cs="Arial"/>
                <w:sz w:val="18"/>
                <w:lang w:val="en-US"/>
              </w:rPr>
            </w:pPr>
            <w:ins w:id="96" w:author="Rafhael" w:date="2024-04-08T20:32:00Z">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2E85FC7F" w14:textId="77777777" w:rsidR="006E1AA4" w:rsidRDefault="006E1AA4" w:rsidP="00C53697">
            <w:pPr>
              <w:keepNext/>
              <w:keepLines/>
              <w:spacing w:after="0"/>
              <w:jc w:val="center"/>
              <w:rPr>
                <w:ins w:id="97" w:author="Rafhael" w:date="2024-04-08T20:32:00Z"/>
                <w:rFonts w:ascii="Arial" w:hAnsi="Arial" w:cs="Arial"/>
                <w:sz w:val="18"/>
                <w:lang w:val="en-US"/>
              </w:rPr>
            </w:pPr>
            <w:ins w:id="98" w:author="Rafhael" w:date="2024-04-08T20:32:00Z">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5345001" w14:textId="77777777" w:rsidR="006E1AA4" w:rsidRDefault="006E1AA4" w:rsidP="00C53697">
            <w:pPr>
              <w:keepNext/>
              <w:keepLines/>
              <w:spacing w:after="0"/>
              <w:jc w:val="center"/>
              <w:rPr>
                <w:ins w:id="99" w:author="Rafhael" w:date="2024-04-08T20:32:00Z"/>
                <w:rFonts w:ascii="Arial" w:hAnsi="Arial" w:cs="Arial"/>
                <w:sz w:val="18"/>
                <w:lang w:val="en-US"/>
              </w:rPr>
            </w:pPr>
            <w:ins w:id="100"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2EE1539" w14:textId="77777777" w:rsidR="006E1AA4" w:rsidRDefault="006E1AA4" w:rsidP="00C53697">
            <w:pPr>
              <w:keepNext/>
              <w:keepLines/>
              <w:spacing w:after="0"/>
              <w:rPr>
                <w:ins w:id="101" w:author="Rafhael" w:date="2024-04-08T20:32:00Z"/>
                <w:rFonts w:ascii="Arial" w:hAnsi="Arial" w:cs="Arial"/>
                <w:sz w:val="18"/>
                <w:lang w:val="en-US"/>
              </w:rPr>
            </w:pPr>
          </w:p>
        </w:tc>
      </w:tr>
      <w:tr w:rsidR="006E1AA4" w14:paraId="01F59191" w14:textId="77777777" w:rsidTr="00C53697">
        <w:trPr>
          <w:cantSplit/>
          <w:trHeight w:val="113"/>
          <w:jc w:val="center"/>
          <w:ins w:id="102"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7BEF6060" w14:textId="77777777" w:rsidR="006E1AA4" w:rsidRDefault="006E1AA4" w:rsidP="00C53697">
            <w:pPr>
              <w:keepNext/>
              <w:keepLines/>
              <w:spacing w:after="0"/>
              <w:rPr>
                <w:ins w:id="103" w:author="Rafhael" w:date="2024-04-08T20:32:00Z"/>
                <w:rFonts w:ascii="Arial" w:hAnsi="Arial" w:cs="Arial"/>
                <w:sz w:val="18"/>
                <w:lang w:val="en-US"/>
              </w:rPr>
            </w:pPr>
            <w:ins w:id="104" w:author="Rafhael" w:date="2024-04-08T20:32:00Z">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29512A34" w14:textId="77777777" w:rsidR="006E1AA4" w:rsidRDefault="006E1AA4" w:rsidP="00C53697">
            <w:pPr>
              <w:keepNext/>
              <w:keepLines/>
              <w:spacing w:after="0"/>
              <w:jc w:val="center"/>
              <w:rPr>
                <w:ins w:id="105"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9CCD2F3" w14:textId="77777777" w:rsidR="006E1AA4" w:rsidRDefault="006E1AA4" w:rsidP="00C53697">
            <w:pPr>
              <w:keepNext/>
              <w:keepLines/>
              <w:spacing w:after="0"/>
              <w:jc w:val="center"/>
              <w:rPr>
                <w:ins w:id="106" w:author="Rafhael" w:date="2024-04-08T20:32:00Z"/>
                <w:rFonts w:ascii="Arial" w:hAnsi="Arial" w:cs="Arial"/>
                <w:sz w:val="18"/>
                <w:lang w:val="en-US"/>
              </w:rPr>
            </w:pPr>
            <w:ins w:id="107"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1C587C0" w14:textId="77777777" w:rsidR="006E1AA4" w:rsidRDefault="006E1AA4" w:rsidP="00C53697">
            <w:pPr>
              <w:keepNext/>
              <w:keepLines/>
              <w:spacing w:after="0"/>
              <w:rPr>
                <w:ins w:id="108" w:author="Rafhael" w:date="2024-04-08T20:32:00Z"/>
                <w:rFonts w:ascii="Arial" w:hAnsi="Arial" w:cs="Arial"/>
                <w:sz w:val="18"/>
                <w:lang w:val="en-US"/>
              </w:rPr>
            </w:pPr>
            <w:ins w:id="109" w:author="Rafhael" w:date="2024-04-08T20:32:00Z">
              <w:r>
                <w:rPr>
                  <w:rFonts w:ascii="Arial" w:hAnsi="Arial" w:cs="Arial"/>
                  <w:sz w:val="18"/>
                  <w:lang w:val="en-US"/>
                </w:rPr>
                <w:t>L3 filtering is not used</w:t>
              </w:r>
            </w:ins>
          </w:p>
        </w:tc>
      </w:tr>
      <w:tr w:rsidR="006E1AA4" w14:paraId="29B9787B" w14:textId="77777777" w:rsidTr="00C53697">
        <w:trPr>
          <w:cantSplit/>
          <w:trHeight w:val="113"/>
          <w:jc w:val="center"/>
          <w:ins w:id="110"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4DE1FB9" w14:textId="77777777" w:rsidR="006E1AA4" w:rsidRDefault="006E1AA4" w:rsidP="00C53697">
            <w:pPr>
              <w:keepNext/>
              <w:keepLines/>
              <w:spacing w:after="0"/>
              <w:rPr>
                <w:ins w:id="111" w:author="Rafhael" w:date="2024-04-08T20:32:00Z"/>
                <w:rFonts w:ascii="Arial" w:hAnsi="Arial" w:cs="Arial"/>
                <w:sz w:val="18"/>
                <w:lang w:val="en-US"/>
              </w:rPr>
            </w:pPr>
            <w:ins w:id="112" w:author="Rafhael" w:date="2024-04-08T20:32:00Z">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1873D0F5" w14:textId="77777777" w:rsidR="006E1AA4" w:rsidRDefault="006E1AA4" w:rsidP="00C53697">
            <w:pPr>
              <w:keepNext/>
              <w:keepLines/>
              <w:spacing w:after="0"/>
              <w:jc w:val="center"/>
              <w:rPr>
                <w:ins w:id="113"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E23FBD4" w14:textId="77777777" w:rsidR="006E1AA4" w:rsidRDefault="006E1AA4" w:rsidP="00C53697">
            <w:pPr>
              <w:keepNext/>
              <w:keepLines/>
              <w:spacing w:after="0"/>
              <w:jc w:val="center"/>
              <w:rPr>
                <w:ins w:id="114" w:author="Rafhael" w:date="2024-04-08T20:32: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3580D007" w14:textId="77777777" w:rsidR="006E1AA4" w:rsidRDefault="006E1AA4" w:rsidP="00C53697">
            <w:pPr>
              <w:keepNext/>
              <w:keepLines/>
              <w:spacing w:after="0"/>
              <w:rPr>
                <w:ins w:id="115" w:author="Rafhael" w:date="2024-04-08T20:32:00Z"/>
                <w:rFonts w:ascii="Arial" w:hAnsi="Arial" w:cs="Arial"/>
                <w:sz w:val="18"/>
                <w:lang w:val="en-US"/>
              </w:rPr>
            </w:pPr>
            <w:ins w:id="116" w:author="Rafhael" w:date="2024-04-08T20:32:00Z">
              <w:r>
                <w:rPr>
                  <w:rFonts w:ascii="Arial" w:hAnsi="Arial" w:cs="Arial"/>
                  <w:sz w:val="18"/>
                  <w:lang w:val="en-US"/>
                </w:rPr>
                <w:t>OFF</w:t>
              </w:r>
            </w:ins>
          </w:p>
        </w:tc>
      </w:tr>
      <w:tr w:rsidR="006E1AA4" w14:paraId="74C9D71C" w14:textId="77777777" w:rsidTr="00C53697">
        <w:trPr>
          <w:cantSplit/>
          <w:trHeight w:val="113"/>
          <w:jc w:val="center"/>
          <w:ins w:id="11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B4FDBA7" w14:textId="77777777" w:rsidR="006E1AA4" w:rsidRDefault="006E1AA4" w:rsidP="00C53697">
            <w:pPr>
              <w:keepNext/>
              <w:keepLines/>
              <w:spacing w:after="0"/>
              <w:rPr>
                <w:ins w:id="118" w:author="Rafhael" w:date="2024-04-08T20:32:00Z"/>
                <w:rFonts w:ascii="Arial" w:hAnsi="Arial" w:cs="Arial"/>
                <w:sz w:val="18"/>
                <w:lang w:val="en-US"/>
              </w:rPr>
            </w:pPr>
            <w:ins w:id="119" w:author="Rafhael" w:date="2024-04-08T20:32:00Z">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51AA6EC2" w14:textId="77777777" w:rsidR="006E1AA4" w:rsidRDefault="006E1AA4" w:rsidP="00C53697">
            <w:pPr>
              <w:keepNext/>
              <w:keepLines/>
              <w:spacing w:after="0"/>
              <w:jc w:val="center"/>
              <w:rPr>
                <w:ins w:id="120"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1267E132" w14:textId="77777777" w:rsidR="006E1AA4" w:rsidRDefault="006E1AA4" w:rsidP="00C53697">
            <w:pPr>
              <w:keepNext/>
              <w:keepLines/>
              <w:spacing w:after="0"/>
              <w:jc w:val="center"/>
              <w:rPr>
                <w:ins w:id="121" w:author="Rafhael" w:date="2024-04-08T20:32:00Z"/>
                <w:rFonts w:ascii="Arial" w:hAnsi="Arial" w:cs="Arial"/>
                <w:sz w:val="18"/>
                <w:lang w:val="en-US"/>
              </w:rPr>
            </w:pPr>
            <w:ins w:id="122" w:author="Rafhael" w:date="2024-04-08T20:32:00Z">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3636F10A" w14:textId="77777777" w:rsidR="006E1AA4" w:rsidRDefault="006E1AA4" w:rsidP="00C53697">
            <w:pPr>
              <w:keepNext/>
              <w:keepLines/>
              <w:spacing w:after="0"/>
              <w:rPr>
                <w:ins w:id="123" w:author="Rafhael" w:date="2024-04-08T20:32:00Z"/>
                <w:rFonts w:ascii="Arial" w:hAnsi="Arial" w:cs="Arial"/>
                <w:sz w:val="18"/>
                <w:lang w:val="en-US"/>
              </w:rPr>
            </w:pPr>
          </w:p>
        </w:tc>
      </w:tr>
      <w:tr w:rsidR="006E1AA4" w14:paraId="1874554D" w14:textId="77777777" w:rsidTr="00C53697">
        <w:trPr>
          <w:cantSplit/>
          <w:trHeight w:val="113"/>
          <w:jc w:val="center"/>
          <w:ins w:id="124"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7E4E3C23" w14:textId="77777777" w:rsidR="006E1AA4" w:rsidRDefault="006E1AA4" w:rsidP="00C53697">
            <w:pPr>
              <w:keepNext/>
              <w:keepLines/>
              <w:spacing w:after="0"/>
              <w:rPr>
                <w:ins w:id="125" w:author="Rafhael" w:date="2024-04-08T20:32:00Z"/>
                <w:rFonts w:ascii="Arial" w:hAnsi="Arial" w:cs="Arial"/>
                <w:sz w:val="18"/>
                <w:lang w:val="en-US"/>
              </w:rPr>
            </w:pPr>
            <w:ins w:id="126" w:author="Rafhael" w:date="2024-04-08T20:32:00Z">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1A660B5F" w14:textId="77777777" w:rsidR="006E1AA4" w:rsidRDefault="006E1AA4" w:rsidP="00C53697">
            <w:pPr>
              <w:keepNext/>
              <w:keepLines/>
              <w:spacing w:after="0"/>
              <w:jc w:val="center"/>
              <w:rPr>
                <w:ins w:id="127" w:author="Rafhael" w:date="2024-04-08T20:32:00Z"/>
                <w:rFonts w:ascii="Arial" w:hAnsi="Arial" w:cs="Arial"/>
                <w:sz w:val="18"/>
                <w:lang w:val="en-US"/>
              </w:rPr>
            </w:pPr>
            <w:ins w:id="128" w:author="Rafhael" w:date="2024-04-08T20:32:00Z">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57CEEA57" w14:textId="77777777" w:rsidR="006E1AA4" w:rsidRDefault="006E1AA4" w:rsidP="00C53697">
            <w:pPr>
              <w:keepNext/>
              <w:keepLines/>
              <w:spacing w:after="0"/>
              <w:jc w:val="center"/>
              <w:rPr>
                <w:ins w:id="129" w:author="Rafhael" w:date="2024-04-08T20:32:00Z"/>
                <w:rFonts w:ascii="Arial" w:hAnsi="Arial" w:cs="Arial"/>
                <w:sz w:val="18"/>
                <w:lang w:val="en-US"/>
              </w:rPr>
            </w:pPr>
            <w:ins w:id="130" w:author="Rafhael" w:date="2024-04-08T20:32:00Z">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3800F99A" w14:textId="77777777" w:rsidR="006E1AA4" w:rsidRDefault="006E1AA4" w:rsidP="00C53697">
            <w:pPr>
              <w:keepNext/>
              <w:keepLines/>
              <w:spacing w:after="0"/>
              <w:rPr>
                <w:ins w:id="131" w:author="Rafhael" w:date="2024-04-08T20:32:00Z"/>
                <w:rFonts w:ascii="Arial" w:hAnsi="Arial" w:cs="Arial"/>
                <w:sz w:val="18"/>
                <w:lang w:val="en-US"/>
              </w:rPr>
            </w:pPr>
            <w:ins w:id="132" w:author="Rafhael" w:date="2024-04-08T20:32:00Z">
              <w:r>
                <w:rPr>
                  <w:rFonts w:ascii="Arial" w:hAnsi="Arial" w:cs="Arial"/>
                  <w:sz w:val="18"/>
                  <w:lang w:val="en-US"/>
                </w:rPr>
                <w:t>No additional delays in random access procedure.</w:t>
              </w:r>
            </w:ins>
          </w:p>
        </w:tc>
      </w:tr>
      <w:tr w:rsidR="006E1AA4" w14:paraId="3F5DF9ED" w14:textId="77777777" w:rsidTr="00C53697">
        <w:trPr>
          <w:cantSplit/>
          <w:trHeight w:val="113"/>
          <w:jc w:val="center"/>
          <w:ins w:id="133"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1F921F8" w14:textId="77777777" w:rsidR="006E1AA4" w:rsidRDefault="006E1AA4" w:rsidP="00C53697">
            <w:pPr>
              <w:keepNext/>
              <w:keepLines/>
              <w:spacing w:after="0"/>
              <w:rPr>
                <w:ins w:id="134" w:author="Rafhael" w:date="2024-04-08T20:32:00Z"/>
                <w:rFonts w:ascii="Arial" w:hAnsi="Arial" w:cs="Arial"/>
                <w:sz w:val="18"/>
                <w:lang w:val="en-US"/>
              </w:rPr>
            </w:pPr>
            <w:ins w:id="135" w:author="Rafhael" w:date="2024-04-08T20:32:00Z">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0D990D60" w14:textId="77777777" w:rsidR="006E1AA4" w:rsidRDefault="006E1AA4" w:rsidP="00C53697">
            <w:pPr>
              <w:keepNext/>
              <w:keepLines/>
              <w:spacing w:after="0"/>
              <w:jc w:val="center"/>
              <w:rPr>
                <w:ins w:id="136"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3A2CD07" w14:textId="77777777" w:rsidR="006E1AA4" w:rsidRDefault="006E1AA4" w:rsidP="00C53697">
            <w:pPr>
              <w:keepNext/>
              <w:keepLines/>
              <w:spacing w:after="0"/>
              <w:jc w:val="center"/>
              <w:rPr>
                <w:ins w:id="137" w:author="Rafhael" w:date="2024-04-08T20:32:00Z"/>
                <w:rFonts w:ascii="Arial" w:hAnsi="Arial" w:cs="Arial"/>
                <w:sz w:val="18"/>
                <w:lang w:val="en-US"/>
              </w:rPr>
            </w:pPr>
            <w:ins w:id="138" w:author="Rafhael" w:date="2024-04-08T20:32:00Z">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57A06560" w14:textId="77777777" w:rsidR="006E1AA4" w:rsidRDefault="006E1AA4" w:rsidP="00C53697">
            <w:pPr>
              <w:keepNext/>
              <w:keepLines/>
              <w:spacing w:after="0"/>
              <w:rPr>
                <w:ins w:id="139" w:author="Rafhael" w:date="2024-04-08T20:32:00Z"/>
                <w:rFonts w:ascii="Arial" w:hAnsi="Arial" w:cs="Arial"/>
                <w:sz w:val="18"/>
                <w:lang w:val="en-US"/>
              </w:rPr>
            </w:pPr>
            <w:ins w:id="140" w:author="Rafhael" w:date="2024-04-08T20:32:00Z">
              <w:r>
                <w:rPr>
                  <w:rFonts w:ascii="Arial" w:hAnsi="Arial" w:cs="Arial"/>
                  <w:sz w:val="18"/>
                  <w:lang w:val="en-US"/>
                </w:rPr>
                <w:t>As specified in A.3.16</w:t>
              </w:r>
            </w:ins>
          </w:p>
        </w:tc>
      </w:tr>
      <w:tr w:rsidR="006E1AA4" w14:paraId="2462052D" w14:textId="77777777" w:rsidTr="00C53697">
        <w:trPr>
          <w:cantSplit/>
          <w:trHeight w:val="113"/>
          <w:jc w:val="center"/>
          <w:ins w:id="14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349E213" w14:textId="77777777" w:rsidR="006E1AA4" w:rsidRDefault="006E1AA4" w:rsidP="00C53697">
            <w:pPr>
              <w:keepNext/>
              <w:keepLines/>
              <w:spacing w:after="0"/>
              <w:rPr>
                <w:ins w:id="142" w:author="Rafhael" w:date="2024-04-08T20:32:00Z"/>
                <w:rFonts w:ascii="Arial" w:hAnsi="Arial" w:cs="Arial"/>
                <w:sz w:val="18"/>
                <w:lang w:val="en-US"/>
              </w:rPr>
            </w:pPr>
            <w:ins w:id="143" w:author="Rafhael" w:date="2024-04-08T20:32:00Z">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1472B8BD" w14:textId="77777777" w:rsidR="006E1AA4" w:rsidRDefault="006E1AA4" w:rsidP="00C53697">
            <w:pPr>
              <w:keepNext/>
              <w:keepLines/>
              <w:spacing w:after="0"/>
              <w:jc w:val="center"/>
              <w:rPr>
                <w:ins w:id="144"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025E93B" w14:textId="77777777" w:rsidR="006E1AA4" w:rsidRDefault="006E1AA4" w:rsidP="00C53697">
            <w:pPr>
              <w:keepNext/>
              <w:keepLines/>
              <w:spacing w:after="0"/>
              <w:jc w:val="center"/>
              <w:rPr>
                <w:ins w:id="145" w:author="Rafhael" w:date="2024-04-08T20:32:00Z"/>
                <w:rFonts w:ascii="Arial" w:hAnsi="Arial" w:cs="Arial"/>
                <w:sz w:val="18"/>
                <w:lang w:val="en-US"/>
              </w:rPr>
            </w:pPr>
            <w:ins w:id="146"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9712340" w14:textId="77777777" w:rsidR="006E1AA4" w:rsidRDefault="006E1AA4" w:rsidP="00C53697">
            <w:pPr>
              <w:keepNext/>
              <w:keepLines/>
              <w:spacing w:after="0"/>
              <w:rPr>
                <w:ins w:id="147" w:author="Rafhael" w:date="2024-04-08T20:32:00Z"/>
                <w:rFonts w:ascii="Arial" w:hAnsi="Arial" w:cs="Arial"/>
                <w:sz w:val="18"/>
                <w:lang w:val="en-US"/>
              </w:rPr>
            </w:pPr>
            <w:ins w:id="148" w:author="Rafhael" w:date="2024-04-08T20:32:00Z">
              <w:r>
                <w:rPr>
                  <w:rFonts w:ascii="Arial" w:hAnsi="Arial" w:cs="Arial"/>
                  <w:sz w:val="18"/>
                  <w:lang w:val="en-US"/>
                </w:rPr>
                <w:t>Specified in the handover message</w:t>
              </w:r>
            </w:ins>
          </w:p>
        </w:tc>
      </w:tr>
      <w:tr w:rsidR="006E1AA4" w14:paraId="6E2DEBA3" w14:textId="77777777" w:rsidTr="00C53697">
        <w:trPr>
          <w:cantSplit/>
          <w:trHeight w:val="113"/>
          <w:jc w:val="center"/>
          <w:ins w:id="149"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F6D484B" w14:textId="77777777" w:rsidR="006E1AA4" w:rsidRDefault="006E1AA4" w:rsidP="00C53697">
            <w:pPr>
              <w:keepNext/>
              <w:keepLines/>
              <w:spacing w:after="0"/>
              <w:rPr>
                <w:ins w:id="150" w:author="Rafhael" w:date="2024-04-08T20:32:00Z"/>
                <w:rFonts w:ascii="Arial" w:hAnsi="Arial" w:cs="Arial"/>
                <w:sz w:val="18"/>
                <w:lang w:val="en-US"/>
              </w:rPr>
            </w:pPr>
            <w:ins w:id="151" w:author="Rafhael" w:date="2024-04-08T20:32:00Z">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7E7B40E1" w14:textId="77777777" w:rsidR="006E1AA4" w:rsidRDefault="006E1AA4" w:rsidP="00C53697">
            <w:pPr>
              <w:keepNext/>
              <w:keepLines/>
              <w:spacing w:after="0"/>
              <w:jc w:val="center"/>
              <w:rPr>
                <w:ins w:id="152" w:author="Rafhael" w:date="2024-04-08T20:32:00Z"/>
                <w:rFonts w:ascii="Arial" w:hAnsi="Arial" w:cs="Arial"/>
                <w:sz w:val="18"/>
                <w:lang w:val="en-US"/>
              </w:rPr>
            </w:pPr>
            <w:ins w:id="153" w:author="Rafhael" w:date="2024-04-08T20:3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974FD8F" w14:textId="77777777" w:rsidR="006E1AA4" w:rsidRDefault="006E1AA4" w:rsidP="00C53697">
            <w:pPr>
              <w:keepNext/>
              <w:keepLines/>
              <w:spacing w:after="0"/>
              <w:jc w:val="center"/>
              <w:rPr>
                <w:ins w:id="154" w:author="Rafhael" w:date="2024-04-08T20:32:00Z"/>
                <w:rFonts w:ascii="Arial" w:hAnsi="Arial" w:cs="v4.2.0"/>
                <w:sz w:val="18"/>
                <w:lang w:val="en-US"/>
              </w:rPr>
            </w:pPr>
            <w:ins w:id="155" w:author="Rafhael" w:date="2024-04-08T20:32:00Z">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783040AC" w14:textId="77777777" w:rsidR="006E1AA4" w:rsidRDefault="006E1AA4" w:rsidP="00C53697">
            <w:pPr>
              <w:keepNext/>
              <w:keepLines/>
              <w:spacing w:after="0"/>
              <w:rPr>
                <w:ins w:id="156" w:author="Rafhael" w:date="2024-04-08T20:32:00Z"/>
                <w:rFonts w:ascii="Arial" w:hAnsi="Arial" w:cs="Arial"/>
                <w:sz w:val="18"/>
                <w:lang w:val="en-US"/>
              </w:rPr>
            </w:pPr>
          </w:p>
        </w:tc>
      </w:tr>
      <w:tr w:rsidR="006E1AA4" w14:paraId="4D2175B3" w14:textId="77777777" w:rsidTr="00C53697">
        <w:trPr>
          <w:cantSplit/>
          <w:trHeight w:val="113"/>
          <w:jc w:val="center"/>
          <w:ins w:id="15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72B5AE71" w14:textId="77777777" w:rsidR="006E1AA4" w:rsidRDefault="006E1AA4" w:rsidP="00C53697">
            <w:pPr>
              <w:keepNext/>
              <w:keepLines/>
              <w:spacing w:after="0"/>
              <w:rPr>
                <w:ins w:id="158" w:author="Rafhael" w:date="2024-04-08T20:32:00Z"/>
                <w:rFonts w:ascii="Arial" w:hAnsi="Arial" w:cs="Arial"/>
                <w:sz w:val="18"/>
                <w:lang w:val="en-US"/>
              </w:rPr>
            </w:pPr>
            <w:ins w:id="159" w:author="Rafhael" w:date="2024-04-08T20:32:00Z">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3EF22A59" w14:textId="77777777" w:rsidR="006E1AA4" w:rsidRDefault="006E1AA4" w:rsidP="00C53697">
            <w:pPr>
              <w:keepNext/>
              <w:keepLines/>
              <w:spacing w:after="0"/>
              <w:jc w:val="center"/>
              <w:rPr>
                <w:ins w:id="160" w:author="Rafhael" w:date="2024-04-08T20:32:00Z"/>
                <w:rFonts w:ascii="Arial" w:hAnsi="Arial" w:cs="Arial"/>
                <w:sz w:val="18"/>
                <w:lang w:val="en-US"/>
              </w:rPr>
            </w:pPr>
            <w:ins w:id="161" w:author="Rafhael" w:date="2024-04-08T20:3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B4F7790" w14:textId="77777777" w:rsidR="006E1AA4" w:rsidRDefault="006E1AA4" w:rsidP="00C53697">
            <w:pPr>
              <w:keepNext/>
              <w:keepLines/>
              <w:spacing w:after="0"/>
              <w:jc w:val="center"/>
              <w:rPr>
                <w:ins w:id="162" w:author="Rafhael" w:date="2024-04-08T20:32:00Z"/>
                <w:rFonts w:ascii="Arial" w:hAnsi="Arial" w:cs="Arial"/>
                <w:sz w:val="18"/>
                <w:lang w:val="en-US"/>
              </w:rPr>
            </w:pPr>
            <w:ins w:id="163" w:author="Rafhael" w:date="2024-04-08T20:32:00Z">
              <w:r>
                <w:rPr>
                  <w:rFonts w:ascii="Arial" w:hAnsi="Arial" w:cs="Arial"/>
                  <w:sz w:val="18"/>
                  <w:lang w:val="en-US"/>
                </w:rPr>
                <w:sym w:font="Symbol" w:char="F0A3"/>
              </w: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2AACA58" w14:textId="77777777" w:rsidR="006E1AA4" w:rsidRDefault="006E1AA4" w:rsidP="00C53697">
            <w:pPr>
              <w:keepNext/>
              <w:keepLines/>
              <w:spacing w:after="0"/>
              <w:rPr>
                <w:ins w:id="164" w:author="Rafhael" w:date="2024-04-08T20:32:00Z"/>
                <w:rFonts w:ascii="Arial" w:hAnsi="Arial" w:cs="Arial"/>
                <w:sz w:val="18"/>
                <w:lang w:val="en-US"/>
              </w:rPr>
            </w:pPr>
          </w:p>
        </w:tc>
      </w:tr>
      <w:tr w:rsidR="006E1AA4" w14:paraId="7AE5474A" w14:textId="77777777" w:rsidTr="00C53697">
        <w:trPr>
          <w:cantSplit/>
          <w:trHeight w:val="113"/>
          <w:jc w:val="center"/>
          <w:ins w:id="165"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7AD24CE" w14:textId="77777777" w:rsidR="006E1AA4" w:rsidRDefault="006E1AA4" w:rsidP="00C53697">
            <w:pPr>
              <w:keepNext/>
              <w:keepLines/>
              <w:spacing w:after="0"/>
              <w:rPr>
                <w:ins w:id="166" w:author="Rafhael" w:date="2024-04-08T20:32:00Z"/>
                <w:rFonts w:ascii="Arial" w:hAnsi="Arial" w:cs="Arial"/>
                <w:sz w:val="18"/>
                <w:lang w:val="en-US"/>
              </w:rPr>
            </w:pPr>
            <w:ins w:id="167" w:author="Rafhael" w:date="2024-04-08T20:32:00Z">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68699EF7" w14:textId="77777777" w:rsidR="006E1AA4" w:rsidRDefault="006E1AA4" w:rsidP="00C53697">
            <w:pPr>
              <w:keepNext/>
              <w:keepLines/>
              <w:spacing w:after="0"/>
              <w:jc w:val="center"/>
              <w:rPr>
                <w:ins w:id="168" w:author="Rafhael" w:date="2024-04-08T20:32:00Z"/>
                <w:rFonts w:ascii="Arial" w:hAnsi="Arial" w:cs="Arial"/>
                <w:sz w:val="18"/>
                <w:lang w:val="en-US"/>
              </w:rPr>
            </w:pPr>
            <w:ins w:id="169" w:author="Rafhael" w:date="2024-04-08T20:3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7046969" w14:textId="77777777" w:rsidR="006E1AA4" w:rsidRDefault="006E1AA4" w:rsidP="00C53697">
            <w:pPr>
              <w:keepNext/>
              <w:keepLines/>
              <w:spacing w:after="0"/>
              <w:jc w:val="center"/>
              <w:rPr>
                <w:ins w:id="170" w:author="Rafhael" w:date="2024-04-08T20:32:00Z"/>
                <w:rFonts w:ascii="Arial" w:hAnsi="Arial" w:cs="Arial"/>
                <w:sz w:val="18"/>
                <w:lang w:val="en-US"/>
              </w:rPr>
            </w:pPr>
            <w:ins w:id="171" w:author="Rafhael" w:date="2024-04-08T20:32:00Z">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3F4CA867" w14:textId="77777777" w:rsidR="006E1AA4" w:rsidRDefault="006E1AA4" w:rsidP="00C53697">
            <w:pPr>
              <w:keepNext/>
              <w:keepLines/>
              <w:spacing w:after="0"/>
              <w:rPr>
                <w:ins w:id="172" w:author="Rafhael" w:date="2024-04-08T20:32:00Z"/>
                <w:rFonts w:ascii="Arial" w:hAnsi="Arial" w:cs="Arial"/>
                <w:sz w:val="18"/>
                <w:lang w:val="en-US"/>
              </w:rPr>
            </w:pPr>
          </w:p>
        </w:tc>
      </w:tr>
      <w:tr w:rsidR="006E1AA4" w14:paraId="6E5C34C0" w14:textId="77777777" w:rsidTr="00C53697">
        <w:trPr>
          <w:cantSplit/>
          <w:trHeight w:val="113"/>
          <w:jc w:val="center"/>
          <w:ins w:id="173"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8ECD3D9" w14:textId="77777777" w:rsidR="006E1AA4" w:rsidRDefault="006E1AA4" w:rsidP="00C53697">
            <w:pPr>
              <w:keepNext/>
              <w:keepLines/>
              <w:spacing w:after="0"/>
              <w:rPr>
                <w:ins w:id="174" w:author="Rafhael" w:date="2024-04-08T20:32:00Z"/>
                <w:rFonts w:ascii="Arial" w:hAnsi="Arial" w:cs="Arial"/>
                <w:sz w:val="18"/>
                <w:lang w:val="en-US"/>
              </w:rPr>
            </w:pPr>
            <w:ins w:id="175" w:author="Rafhael" w:date="2024-04-08T20:32:00Z">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40881050" w14:textId="77777777" w:rsidR="006E1AA4" w:rsidRDefault="006E1AA4" w:rsidP="00C53697">
            <w:pPr>
              <w:keepNext/>
              <w:keepLines/>
              <w:spacing w:after="0"/>
              <w:jc w:val="center"/>
              <w:rPr>
                <w:ins w:id="176"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EE696CB" w14:textId="77777777" w:rsidR="006E1AA4" w:rsidRDefault="006E1AA4" w:rsidP="00C53697">
            <w:pPr>
              <w:keepNext/>
              <w:keepLines/>
              <w:spacing w:after="0"/>
              <w:jc w:val="center"/>
              <w:rPr>
                <w:ins w:id="177" w:author="Rafhael" w:date="2024-04-08T20:32:00Z"/>
                <w:rFonts w:ascii="Arial" w:hAnsi="Arial" w:cs="Arial"/>
                <w:sz w:val="18"/>
                <w:lang w:val="en-US"/>
              </w:rPr>
            </w:pPr>
            <w:ins w:id="178" w:author="Rafhael" w:date="2024-04-08T20:32:00Z">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2F33B965" w14:textId="77777777" w:rsidR="006E1AA4" w:rsidRDefault="006E1AA4" w:rsidP="00C53697">
            <w:pPr>
              <w:keepNext/>
              <w:keepLines/>
              <w:spacing w:after="0"/>
              <w:rPr>
                <w:ins w:id="179" w:author="Rafhael" w:date="2024-04-08T20:32:00Z"/>
                <w:rFonts w:ascii="Arial" w:hAnsi="Arial" w:cs="Arial"/>
                <w:sz w:val="18"/>
                <w:lang w:val="en-US"/>
              </w:rPr>
            </w:pPr>
          </w:p>
        </w:tc>
      </w:tr>
    </w:tbl>
    <w:p w14:paraId="62609A84" w14:textId="77777777" w:rsidR="006E1AA4" w:rsidRDefault="006E1AA4" w:rsidP="006E1AA4">
      <w:pPr>
        <w:rPr>
          <w:ins w:id="180" w:author="Rafhael" w:date="2024-04-08T20:32:00Z"/>
          <w:rFonts w:asciiTheme="minorHAnsi" w:eastAsiaTheme="minorHAnsi" w:hAnsiTheme="minorHAnsi" w:cstheme="minorBidi"/>
          <w:kern w:val="2"/>
          <w:sz w:val="22"/>
          <w:szCs w:val="22"/>
          <w14:ligatures w14:val="standardContextual"/>
        </w:rPr>
      </w:pPr>
    </w:p>
    <w:p w14:paraId="2F14A208" w14:textId="77777777" w:rsidR="006E1AA4" w:rsidRDefault="006E1AA4" w:rsidP="006E1AA4">
      <w:pPr>
        <w:pStyle w:val="TH"/>
        <w:rPr>
          <w:ins w:id="181" w:author="Rafhael" w:date="2024-04-08T20:32:00Z"/>
        </w:rPr>
      </w:pPr>
      <w:ins w:id="182" w:author="Rafhael" w:date="2024-04-08T20:32:00Z">
        <w:r>
          <w:t xml:space="preserve">Table A.14.2.1.5.1-3: Cell specific test parameters for E-UTRAN </w:t>
        </w:r>
        <w:r>
          <w:rPr>
            <w:lang w:val="en-US"/>
          </w:rPr>
          <w:t>FDD</w:t>
        </w:r>
        <w:r>
          <w:t xml:space="preserve"> intra frequency handover for Cat-M1 UEs in </w:t>
        </w:r>
        <w:proofErr w:type="spellStart"/>
        <w:r>
          <w:t>CEModeA</w:t>
        </w:r>
        <w:proofErr w:type="spellEnd"/>
        <w:r>
          <w:t xml:space="preserve">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6E1AA4" w14:paraId="4AD18429" w14:textId="77777777" w:rsidTr="00C53697">
        <w:trPr>
          <w:cantSplit/>
          <w:ins w:id="183" w:author="Rafhael" w:date="2024-04-08T20:32:00Z"/>
        </w:trPr>
        <w:tc>
          <w:tcPr>
            <w:tcW w:w="4247" w:type="dxa"/>
            <w:vMerge w:val="restart"/>
            <w:tcBorders>
              <w:top w:val="single" w:sz="4" w:space="0" w:color="auto"/>
              <w:left w:val="single" w:sz="4" w:space="0" w:color="auto"/>
              <w:bottom w:val="single" w:sz="4" w:space="0" w:color="auto"/>
              <w:right w:val="single" w:sz="4" w:space="0" w:color="auto"/>
            </w:tcBorders>
            <w:hideMark/>
          </w:tcPr>
          <w:p w14:paraId="4598CBD9" w14:textId="77777777" w:rsidR="006E1AA4" w:rsidRDefault="006E1AA4" w:rsidP="00C53697">
            <w:pPr>
              <w:keepNext/>
              <w:keepLines/>
              <w:spacing w:after="0"/>
              <w:jc w:val="center"/>
              <w:rPr>
                <w:ins w:id="184" w:author="Rafhael" w:date="2024-04-08T20:32:00Z"/>
                <w:rFonts w:ascii="Arial" w:hAnsi="Arial" w:cs="Arial"/>
                <w:b/>
                <w:sz w:val="18"/>
                <w:lang w:val="en-US"/>
              </w:rPr>
            </w:pPr>
            <w:ins w:id="185" w:author="Rafhael" w:date="2024-04-08T20:32:00Z">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1D10D7D" w14:textId="77777777" w:rsidR="006E1AA4" w:rsidRDefault="006E1AA4" w:rsidP="00C53697">
            <w:pPr>
              <w:keepNext/>
              <w:keepLines/>
              <w:spacing w:after="0"/>
              <w:jc w:val="center"/>
              <w:rPr>
                <w:ins w:id="186" w:author="Rafhael" w:date="2024-04-08T20:32:00Z"/>
                <w:rFonts w:ascii="Arial" w:hAnsi="Arial" w:cs="Arial"/>
                <w:b/>
                <w:sz w:val="18"/>
                <w:lang w:val="en-US"/>
              </w:rPr>
            </w:pPr>
            <w:ins w:id="187" w:author="Rafhael" w:date="2024-04-08T20:32:00Z">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BFF3D18" w14:textId="77777777" w:rsidR="006E1AA4" w:rsidRDefault="006E1AA4" w:rsidP="00C53697">
            <w:pPr>
              <w:keepNext/>
              <w:keepLines/>
              <w:spacing w:after="0"/>
              <w:jc w:val="center"/>
              <w:rPr>
                <w:ins w:id="188" w:author="Rafhael" w:date="2024-04-08T20:32:00Z"/>
                <w:rFonts w:ascii="Arial" w:hAnsi="Arial" w:cs="Arial"/>
                <w:b/>
                <w:sz w:val="18"/>
                <w:lang w:val="en-US"/>
              </w:rPr>
            </w:pPr>
            <w:ins w:id="189" w:author="Rafhael" w:date="2024-04-08T20:32:00Z">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9D77C8A" w14:textId="77777777" w:rsidR="006E1AA4" w:rsidRDefault="006E1AA4" w:rsidP="00C53697">
            <w:pPr>
              <w:keepNext/>
              <w:keepLines/>
              <w:spacing w:after="0"/>
              <w:jc w:val="center"/>
              <w:rPr>
                <w:ins w:id="190" w:author="Rafhael" w:date="2024-04-08T20:32:00Z"/>
                <w:rFonts w:ascii="Arial" w:hAnsi="Arial" w:cs="Arial"/>
                <w:b/>
                <w:sz w:val="18"/>
                <w:lang w:val="en-US"/>
              </w:rPr>
            </w:pPr>
            <w:ins w:id="191" w:author="Rafhael" w:date="2024-04-08T20:32:00Z">
              <w:r>
                <w:rPr>
                  <w:rFonts w:ascii="Arial" w:hAnsi="Arial" w:cs="Arial"/>
                  <w:b/>
                  <w:sz w:val="18"/>
                  <w:lang w:val="en-US"/>
                </w:rPr>
                <w:t>Cell 2</w:t>
              </w:r>
            </w:ins>
          </w:p>
        </w:tc>
      </w:tr>
      <w:tr w:rsidR="006E1AA4" w14:paraId="5F98E4F2" w14:textId="77777777" w:rsidTr="00C53697">
        <w:trPr>
          <w:cantSplit/>
          <w:ins w:id="192" w:author="Rafhael" w:date="2024-04-08T20:32:00Z"/>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62C8046A" w14:textId="77777777" w:rsidR="006E1AA4" w:rsidRDefault="006E1AA4" w:rsidP="00C53697">
            <w:pPr>
              <w:spacing w:after="0"/>
              <w:rPr>
                <w:ins w:id="193" w:author="Rafhael" w:date="2024-04-08T20:32:00Z"/>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5E4973" w14:textId="77777777" w:rsidR="006E1AA4" w:rsidRDefault="006E1AA4" w:rsidP="00C53697">
            <w:pPr>
              <w:spacing w:after="0"/>
              <w:rPr>
                <w:ins w:id="194" w:author="Rafhael" w:date="2024-04-08T20:32:00Z"/>
                <w:rFonts w:ascii="Arial" w:eastAsiaTheme="minorHAnsi" w:hAnsi="Arial" w:cs="Arial"/>
                <w:b/>
                <w:kern w:val="2"/>
                <w:sz w:val="18"/>
                <w:szCs w:val="22"/>
                <w:lang w:val="en-US"/>
                <w14:ligatures w14:val="standardContextual"/>
              </w:rPr>
            </w:pPr>
          </w:p>
        </w:tc>
        <w:tc>
          <w:tcPr>
            <w:tcW w:w="811" w:type="dxa"/>
            <w:tcBorders>
              <w:top w:val="single" w:sz="4" w:space="0" w:color="auto"/>
              <w:left w:val="single" w:sz="4" w:space="0" w:color="auto"/>
              <w:bottom w:val="single" w:sz="4" w:space="0" w:color="auto"/>
              <w:right w:val="single" w:sz="4" w:space="0" w:color="auto"/>
            </w:tcBorders>
            <w:hideMark/>
          </w:tcPr>
          <w:p w14:paraId="72348CAD" w14:textId="77777777" w:rsidR="006E1AA4" w:rsidRDefault="006E1AA4" w:rsidP="00C53697">
            <w:pPr>
              <w:keepNext/>
              <w:keepLines/>
              <w:spacing w:after="0"/>
              <w:jc w:val="center"/>
              <w:rPr>
                <w:ins w:id="195" w:author="Rafhael" w:date="2024-04-08T20:32:00Z"/>
                <w:rFonts w:ascii="Arial" w:hAnsi="Arial" w:cs="Arial"/>
                <w:b/>
                <w:sz w:val="18"/>
                <w:lang w:val="en-US"/>
              </w:rPr>
            </w:pPr>
            <w:ins w:id="196" w:author="Rafhael" w:date="2024-04-08T20:32:00Z">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6505C91F" w14:textId="77777777" w:rsidR="006E1AA4" w:rsidRDefault="006E1AA4" w:rsidP="00C53697">
            <w:pPr>
              <w:keepNext/>
              <w:keepLines/>
              <w:spacing w:after="0"/>
              <w:jc w:val="center"/>
              <w:rPr>
                <w:ins w:id="197" w:author="Rafhael" w:date="2024-04-08T20:32:00Z"/>
                <w:rFonts w:ascii="Arial" w:hAnsi="Arial" w:cs="Arial"/>
                <w:b/>
                <w:sz w:val="18"/>
                <w:lang w:val="en-US"/>
              </w:rPr>
            </w:pPr>
            <w:ins w:id="198" w:author="Rafhael" w:date="2024-04-08T20:32:00Z">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2A01A944" w14:textId="77777777" w:rsidR="006E1AA4" w:rsidRDefault="006E1AA4" w:rsidP="00C53697">
            <w:pPr>
              <w:keepNext/>
              <w:keepLines/>
              <w:spacing w:after="0"/>
              <w:jc w:val="center"/>
              <w:rPr>
                <w:ins w:id="199" w:author="Rafhael" w:date="2024-04-08T20:32:00Z"/>
                <w:rFonts w:ascii="Arial" w:hAnsi="Arial" w:cs="Arial"/>
                <w:b/>
                <w:sz w:val="18"/>
                <w:lang w:val="en-US"/>
              </w:rPr>
            </w:pPr>
            <w:ins w:id="200" w:author="Rafhael" w:date="2024-04-08T20:32:00Z">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1CC76AF9" w14:textId="77777777" w:rsidR="006E1AA4" w:rsidRDefault="006E1AA4" w:rsidP="00C53697">
            <w:pPr>
              <w:keepNext/>
              <w:keepLines/>
              <w:spacing w:after="0"/>
              <w:jc w:val="center"/>
              <w:rPr>
                <w:ins w:id="201" w:author="Rafhael" w:date="2024-04-08T20:32:00Z"/>
                <w:rFonts w:ascii="Arial" w:hAnsi="Arial" w:cs="Arial"/>
                <w:b/>
                <w:sz w:val="18"/>
                <w:lang w:val="en-US"/>
              </w:rPr>
            </w:pPr>
            <w:ins w:id="202" w:author="Rafhael" w:date="2024-04-08T20:32:00Z">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295FA10F" w14:textId="77777777" w:rsidR="006E1AA4" w:rsidRDefault="006E1AA4" w:rsidP="00C53697">
            <w:pPr>
              <w:keepNext/>
              <w:keepLines/>
              <w:spacing w:after="0"/>
              <w:jc w:val="center"/>
              <w:rPr>
                <w:ins w:id="203" w:author="Rafhael" w:date="2024-04-08T20:32:00Z"/>
                <w:rFonts w:ascii="Arial" w:hAnsi="Arial" w:cs="Arial"/>
                <w:b/>
                <w:sz w:val="18"/>
                <w:lang w:val="en-US"/>
              </w:rPr>
            </w:pPr>
            <w:ins w:id="204" w:author="Rafhael" w:date="2024-04-08T20:32:00Z">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54B284AE" w14:textId="77777777" w:rsidR="006E1AA4" w:rsidRDefault="006E1AA4" w:rsidP="00C53697">
            <w:pPr>
              <w:keepNext/>
              <w:keepLines/>
              <w:spacing w:after="0"/>
              <w:jc w:val="center"/>
              <w:rPr>
                <w:ins w:id="205" w:author="Rafhael" w:date="2024-04-08T20:32:00Z"/>
                <w:rFonts w:ascii="Arial" w:hAnsi="Arial" w:cs="Arial"/>
                <w:b/>
                <w:sz w:val="18"/>
                <w:lang w:val="en-US"/>
              </w:rPr>
            </w:pPr>
            <w:ins w:id="206" w:author="Rafhael" w:date="2024-04-08T20:32:00Z">
              <w:r>
                <w:rPr>
                  <w:rFonts w:ascii="Arial" w:hAnsi="Arial" w:cs="Arial"/>
                  <w:b/>
                  <w:sz w:val="18"/>
                  <w:lang w:val="en-US"/>
                </w:rPr>
                <w:t>T3</w:t>
              </w:r>
            </w:ins>
          </w:p>
        </w:tc>
      </w:tr>
      <w:tr w:rsidR="006E1AA4" w14:paraId="1BC5712D" w14:textId="77777777" w:rsidTr="00C53697">
        <w:trPr>
          <w:cantSplit/>
          <w:ins w:id="207"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tcPr>
          <w:p w14:paraId="0793FAAC" w14:textId="77777777" w:rsidR="006E1AA4" w:rsidRPr="00500D01" w:rsidRDefault="006E1AA4" w:rsidP="00C53697">
            <w:pPr>
              <w:spacing w:after="0"/>
              <w:rPr>
                <w:ins w:id="208" w:author="Rafhael" w:date="2024-04-08T20:32:00Z"/>
                <w:rFonts w:ascii="Arial" w:eastAsiaTheme="minorHAnsi" w:hAnsi="Arial" w:cs="Arial"/>
                <w:bCs/>
                <w:kern w:val="2"/>
                <w:sz w:val="18"/>
                <w:szCs w:val="22"/>
                <w:lang w:val="en-US"/>
                <w14:ligatures w14:val="standardContextual"/>
              </w:rPr>
            </w:pPr>
            <w:ins w:id="209" w:author="Rafhael" w:date="2024-04-08T20:32:00Z">
              <w:r>
                <w:rPr>
                  <w:rFonts w:ascii="Arial" w:hAnsi="Arial" w:cs="Arial"/>
                  <w:sz w:val="18"/>
                  <w:lang w:val="it-IT"/>
                </w:rPr>
                <w:t xml:space="preserve">E-UTRA RF Channel </w:t>
              </w:r>
              <w:proofErr w:type="spellStart"/>
              <w:r>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3045B65" w14:textId="77777777" w:rsidR="006E1AA4" w:rsidRDefault="006E1AA4" w:rsidP="00C53697">
            <w:pPr>
              <w:spacing w:after="0"/>
              <w:rPr>
                <w:ins w:id="210"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69331365" w14:textId="77777777" w:rsidR="006E1AA4" w:rsidRPr="00C268B9" w:rsidRDefault="006E1AA4" w:rsidP="00C53697">
            <w:pPr>
              <w:keepNext/>
              <w:keepLines/>
              <w:spacing w:after="0"/>
              <w:jc w:val="center"/>
              <w:rPr>
                <w:ins w:id="211" w:author="Rafhael" w:date="2024-04-08T20:32:00Z"/>
                <w:rFonts w:ascii="Arial" w:hAnsi="Arial" w:cs="Arial"/>
                <w:bCs/>
                <w:sz w:val="18"/>
                <w:lang w:val="en-US"/>
              </w:rPr>
            </w:pPr>
            <w:ins w:id="212" w:author="Rafhael" w:date="2024-04-08T20:32:00Z">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677C047F" w14:textId="77777777" w:rsidR="006E1AA4" w:rsidRPr="00C268B9" w:rsidRDefault="006E1AA4" w:rsidP="00C53697">
            <w:pPr>
              <w:keepNext/>
              <w:keepLines/>
              <w:spacing w:after="0"/>
              <w:jc w:val="center"/>
              <w:rPr>
                <w:ins w:id="213" w:author="Rafhael" w:date="2024-04-08T20:32:00Z"/>
                <w:rFonts w:ascii="Arial" w:hAnsi="Arial" w:cs="Arial"/>
                <w:bCs/>
                <w:sz w:val="18"/>
                <w:lang w:val="en-US"/>
              </w:rPr>
            </w:pPr>
            <w:ins w:id="214" w:author="Rafhael" w:date="2024-04-08T20:32:00Z">
              <w:r w:rsidRPr="00C268B9">
                <w:rPr>
                  <w:rFonts w:ascii="Arial" w:hAnsi="Arial" w:cs="Arial"/>
                  <w:bCs/>
                  <w:sz w:val="18"/>
                  <w:lang w:val="en-US"/>
                </w:rPr>
                <w:t>1</w:t>
              </w:r>
            </w:ins>
          </w:p>
        </w:tc>
      </w:tr>
      <w:tr w:rsidR="006E1AA4" w14:paraId="12D4D0B4" w14:textId="77777777" w:rsidTr="00C53697">
        <w:trPr>
          <w:cantSplit/>
          <w:ins w:id="215"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tcPr>
          <w:p w14:paraId="00939A8D" w14:textId="77777777" w:rsidR="006E1AA4" w:rsidRPr="00500D01" w:rsidRDefault="006E1AA4" w:rsidP="00C53697">
            <w:pPr>
              <w:spacing w:after="0"/>
              <w:rPr>
                <w:ins w:id="216" w:author="Rafhael" w:date="2024-04-08T20:32:00Z"/>
                <w:rFonts w:ascii="Arial" w:eastAsiaTheme="minorHAnsi" w:hAnsi="Arial" w:cs="Arial"/>
                <w:bCs/>
                <w:kern w:val="2"/>
                <w:sz w:val="18"/>
                <w:szCs w:val="22"/>
                <w:vertAlign w:val="superscript"/>
                <w:lang w:val="en-US"/>
                <w14:ligatures w14:val="standardContextual"/>
              </w:rPr>
            </w:pPr>
            <w:ins w:id="217" w:author="Rafhael" w:date="2024-04-08T20:32:00Z">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399CC679" w14:textId="77777777" w:rsidR="006E1AA4" w:rsidRDefault="006E1AA4" w:rsidP="00C53697">
            <w:pPr>
              <w:spacing w:after="0"/>
              <w:rPr>
                <w:ins w:id="218"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4E76F316" w14:textId="77777777" w:rsidR="006E1AA4" w:rsidRPr="00C268B9" w:rsidRDefault="006E1AA4" w:rsidP="00C53697">
            <w:pPr>
              <w:keepNext/>
              <w:keepLines/>
              <w:spacing w:after="0"/>
              <w:jc w:val="center"/>
              <w:rPr>
                <w:ins w:id="219" w:author="Rafhael" w:date="2024-04-08T20:32:00Z"/>
                <w:rFonts w:ascii="Arial" w:hAnsi="Arial" w:cs="Arial"/>
                <w:bCs/>
                <w:sz w:val="18"/>
                <w:lang w:val="en-US"/>
              </w:rPr>
            </w:pPr>
            <w:ins w:id="220" w:author="Rafhael" w:date="2024-04-08T20:32:00Z">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44588435" w14:textId="693269B0" w:rsidR="006E1AA4" w:rsidRPr="00C268B9" w:rsidRDefault="00E735A9" w:rsidP="00C53697">
            <w:pPr>
              <w:keepNext/>
              <w:keepLines/>
              <w:spacing w:after="0"/>
              <w:jc w:val="center"/>
              <w:rPr>
                <w:ins w:id="221" w:author="Rafhael" w:date="2024-04-08T20:32:00Z"/>
                <w:rFonts w:ascii="Arial" w:hAnsi="Arial" w:cs="Arial"/>
                <w:bCs/>
                <w:sz w:val="18"/>
                <w:lang w:val="en-US"/>
              </w:rPr>
            </w:pPr>
            <w:ins w:id="222" w:author="Rafhael" w:date="2024-04-18T16:38:00Z">
              <w:r>
                <w:rPr>
                  <w:rFonts w:ascii="Arial" w:hAnsi="Arial" w:cs="Arial"/>
                  <w:bCs/>
                  <w:sz w:val="18"/>
                  <w:lang w:val="en-US"/>
                </w:rPr>
                <w:t>NSC.1</w:t>
              </w:r>
            </w:ins>
          </w:p>
        </w:tc>
      </w:tr>
      <w:tr w:rsidR="006E1AA4" w14:paraId="78D8C91B" w14:textId="77777777" w:rsidTr="00C53697">
        <w:trPr>
          <w:cantSplit/>
          <w:ins w:id="223"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tcPr>
          <w:p w14:paraId="09574F01" w14:textId="77777777" w:rsidR="006E1AA4" w:rsidRPr="00500D01" w:rsidRDefault="006E1AA4" w:rsidP="00C53697">
            <w:pPr>
              <w:spacing w:after="0"/>
              <w:rPr>
                <w:ins w:id="224" w:author="Rafhael" w:date="2024-04-08T20:32:00Z"/>
                <w:rFonts w:ascii="Arial" w:eastAsiaTheme="minorHAnsi" w:hAnsi="Arial" w:cs="Arial"/>
                <w:bCs/>
                <w:kern w:val="2"/>
                <w:sz w:val="18"/>
                <w:szCs w:val="22"/>
                <w:vertAlign w:val="superscript"/>
                <w:lang w:val="en-US"/>
                <w14:ligatures w14:val="standardContextual"/>
              </w:rPr>
            </w:pPr>
            <w:ins w:id="225" w:author="Rafhael" w:date="2024-04-08T20:32:00Z">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757E8305" w14:textId="77777777" w:rsidR="006E1AA4" w:rsidRDefault="006E1AA4" w:rsidP="00C53697">
            <w:pPr>
              <w:spacing w:after="0"/>
              <w:rPr>
                <w:ins w:id="226"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117556B9" w14:textId="77777777" w:rsidR="006E1AA4" w:rsidRPr="00C268B9" w:rsidRDefault="006E1AA4" w:rsidP="00C53697">
            <w:pPr>
              <w:keepNext/>
              <w:keepLines/>
              <w:spacing w:after="0"/>
              <w:jc w:val="center"/>
              <w:rPr>
                <w:ins w:id="227" w:author="Rafhael" w:date="2024-04-08T20:32:00Z"/>
                <w:rFonts w:ascii="Arial" w:hAnsi="Arial" w:cs="Arial"/>
                <w:bCs/>
                <w:sz w:val="18"/>
                <w:lang w:val="en-US"/>
              </w:rPr>
            </w:pPr>
            <w:ins w:id="228" w:author="Rafhael" w:date="2024-04-08T20:32:00Z">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5D8CAD14" w14:textId="2D3BA72A" w:rsidR="006E1AA4" w:rsidRPr="00C268B9" w:rsidRDefault="00E735A9" w:rsidP="00C53697">
            <w:pPr>
              <w:keepNext/>
              <w:keepLines/>
              <w:spacing w:after="0"/>
              <w:jc w:val="center"/>
              <w:rPr>
                <w:ins w:id="229" w:author="Rafhael" w:date="2024-04-08T20:32:00Z"/>
                <w:rFonts w:ascii="Arial" w:hAnsi="Arial" w:cs="Arial"/>
                <w:bCs/>
                <w:sz w:val="18"/>
                <w:lang w:val="en-US"/>
              </w:rPr>
            </w:pPr>
            <w:ins w:id="230" w:author="Rafhael" w:date="2024-04-18T16:38:00Z">
              <w:r>
                <w:rPr>
                  <w:rFonts w:ascii="Arial" w:hAnsi="Arial" w:cs="Arial"/>
                  <w:bCs/>
                  <w:sz w:val="18"/>
                  <w:lang w:val="en-US"/>
                </w:rPr>
                <w:t>N</w:t>
              </w:r>
            </w:ins>
            <w:ins w:id="231" w:author="Rafhael" w:date="2024-04-08T20:32:00Z">
              <w:r w:rsidR="006E1AA4" w:rsidRPr="00C268B9">
                <w:rPr>
                  <w:rFonts w:ascii="Arial" w:hAnsi="Arial" w:cs="Arial"/>
                  <w:bCs/>
                  <w:sz w:val="18"/>
                  <w:lang w:val="en-US"/>
                </w:rPr>
                <w:t>SC.</w:t>
              </w:r>
              <w:r w:rsidR="006E1AA4">
                <w:rPr>
                  <w:rFonts w:ascii="Arial" w:hAnsi="Arial" w:cs="Arial"/>
                  <w:bCs/>
                  <w:sz w:val="18"/>
                  <w:lang w:val="en-US"/>
                </w:rPr>
                <w:t>2</w:t>
              </w:r>
            </w:ins>
          </w:p>
        </w:tc>
      </w:tr>
      <w:tr w:rsidR="006E1AA4" w14:paraId="32EF43EA" w14:textId="77777777" w:rsidTr="00C53697">
        <w:trPr>
          <w:cantSplit/>
          <w:ins w:id="23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FA7FFC7" w14:textId="77777777" w:rsidR="006E1AA4" w:rsidRDefault="006E1AA4" w:rsidP="00C53697">
            <w:pPr>
              <w:keepNext/>
              <w:keepLines/>
              <w:spacing w:after="0"/>
              <w:rPr>
                <w:ins w:id="233" w:author="Rafhael" w:date="2024-04-08T20:32:00Z"/>
                <w:rFonts w:ascii="Arial" w:hAnsi="Arial" w:cs="Arial"/>
                <w:sz w:val="18"/>
                <w:lang w:val="en-US"/>
              </w:rPr>
            </w:pPr>
            <w:proofErr w:type="spellStart"/>
            <w:ins w:id="234" w:author="Rafhael" w:date="2024-04-08T20:32:00Z">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B0C4F95" w14:textId="77777777" w:rsidR="006E1AA4" w:rsidRDefault="006E1AA4" w:rsidP="00C53697">
            <w:pPr>
              <w:keepNext/>
              <w:keepLines/>
              <w:spacing w:after="0"/>
              <w:jc w:val="center"/>
              <w:rPr>
                <w:ins w:id="235" w:author="Rafhael" w:date="2024-04-08T20:32:00Z"/>
                <w:rFonts w:ascii="Arial" w:hAnsi="Arial" w:cs="Arial"/>
                <w:sz w:val="18"/>
                <w:lang w:val="en-US"/>
              </w:rPr>
            </w:pPr>
            <w:ins w:id="236" w:author="Rafhael" w:date="2024-04-08T20:32:00Z">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0255DC40" w14:textId="77777777" w:rsidR="006E1AA4" w:rsidRDefault="006E1AA4" w:rsidP="00C53697">
            <w:pPr>
              <w:keepNext/>
              <w:keepLines/>
              <w:spacing w:after="0"/>
              <w:jc w:val="center"/>
              <w:rPr>
                <w:ins w:id="237" w:author="Rafhael" w:date="2024-04-08T20:32:00Z"/>
                <w:rFonts w:ascii="Arial" w:hAnsi="Arial" w:cs="Arial"/>
                <w:sz w:val="18"/>
                <w:lang w:val="en-US"/>
              </w:rPr>
            </w:pPr>
            <w:ins w:id="238" w:author="Rafhael" w:date="2024-04-08T20:32:00Z">
              <w:r>
                <w:rPr>
                  <w:rFonts w:ascii="Arial" w:hAnsi="Arial" w:cs="Arial"/>
                  <w:sz w:val="18"/>
                  <w:lang w:val="en-US"/>
                </w:rPr>
                <w:t>1.4</w:t>
              </w:r>
            </w:ins>
          </w:p>
        </w:tc>
      </w:tr>
      <w:tr w:rsidR="006E1AA4" w14:paraId="0FD170B7" w14:textId="77777777" w:rsidTr="00C53697">
        <w:trPr>
          <w:cantSplit/>
          <w:ins w:id="23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00D387C" w14:textId="77777777" w:rsidR="006E1AA4" w:rsidRDefault="006E1AA4" w:rsidP="00C53697">
            <w:pPr>
              <w:keepNext/>
              <w:keepLines/>
              <w:spacing w:after="0"/>
              <w:rPr>
                <w:ins w:id="240" w:author="Rafhael" w:date="2024-04-08T20:32:00Z"/>
                <w:rFonts w:ascii="Arial" w:hAnsi="Arial" w:cs="Arial"/>
                <w:sz w:val="18"/>
                <w:szCs w:val="18"/>
                <w:lang w:val="en-US" w:eastAsia="ja-JP"/>
              </w:rPr>
            </w:pPr>
            <w:ins w:id="241" w:author="Rafhael" w:date="2024-04-08T20:32:00Z">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363CBAAC" w14:textId="77777777" w:rsidR="006E1AA4" w:rsidRDefault="006E1AA4" w:rsidP="00C53697">
            <w:pPr>
              <w:keepNext/>
              <w:keepLines/>
              <w:spacing w:after="0"/>
              <w:jc w:val="center"/>
              <w:rPr>
                <w:ins w:id="242" w:author="Rafhael" w:date="2024-04-08T20:32: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2D23937" w14:textId="77777777" w:rsidR="006E1AA4" w:rsidRDefault="006E1AA4" w:rsidP="00C53697">
            <w:pPr>
              <w:keepNext/>
              <w:keepLines/>
              <w:spacing w:after="0"/>
              <w:jc w:val="center"/>
              <w:rPr>
                <w:ins w:id="243" w:author="Rafhael" w:date="2024-04-08T20:32:00Z"/>
                <w:rFonts w:ascii="Arial" w:hAnsi="Arial" w:cs="v4.2.0"/>
                <w:sz w:val="18"/>
                <w:lang w:val="en-US" w:eastAsia="ja-JP"/>
              </w:rPr>
            </w:pPr>
            <w:ins w:id="244" w:author="Rafhael" w:date="2024-04-08T20:32:00Z">
              <w:r>
                <w:rPr>
                  <w:rFonts w:ascii="Arial" w:hAnsi="Arial" w:cs="v4.2.0"/>
                  <w:sz w:val="18"/>
                  <w:lang w:val="en-US" w:eastAsia="ja-JP"/>
                </w:rPr>
                <w:t>R.48 FDD</w:t>
              </w:r>
            </w:ins>
          </w:p>
        </w:tc>
        <w:tc>
          <w:tcPr>
            <w:tcW w:w="811" w:type="dxa"/>
            <w:tcBorders>
              <w:top w:val="single" w:sz="4" w:space="0" w:color="auto"/>
              <w:left w:val="single" w:sz="4" w:space="0" w:color="auto"/>
              <w:bottom w:val="single" w:sz="4" w:space="0" w:color="auto"/>
              <w:right w:val="single" w:sz="4" w:space="0" w:color="auto"/>
            </w:tcBorders>
            <w:hideMark/>
          </w:tcPr>
          <w:p w14:paraId="65E9DFED" w14:textId="77777777" w:rsidR="006E1AA4" w:rsidRDefault="006E1AA4" w:rsidP="00C53697">
            <w:pPr>
              <w:keepNext/>
              <w:keepLines/>
              <w:spacing w:after="0"/>
              <w:jc w:val="center"/>
              <w:rPr>
                <w:ins w:id="245" w:author="Rafhael" w:date="2024-04-08T20:32:00Z"/>
                <w:rFonts w:ascii="Arial" w:hAnsi="Arial" w:cs="v4.2.0"/>
                <w:sz w:val="18"/>
                <w:lang w:val="en-US" w:eastAsia="ja-JP"/>
              </w:rPr>
            </w:pPr>
            <w:ins w:id="246" w:author="Rafhael" w:date="2024-04-08T20:32:00Z">
              <w:r>
                <w:rPr>
                  <w:rFonts w:ascii="Arial" w:hAnsi="Arial" w:cs="v4.2.0"/>
                  <w:sz w:val="18"/>
                  <w:lang w:val="en-US" w:eastAsia="ja-JP"/>
                </w:rPr>
                <w:t>R.48 FDD</w:t>
              </w:r>
            </w:ins>
          </w:p>
        </w:tc>
        <w:tc>
          <w:tcPr>
            <w:tcW w:w="788" w:type="dxa"/>
            <w:tcBorders>
              <w:top w:val="single" w:sz="4" w:space="0" w:color="auto"/>
              <w:left w:val="single" w:sz="4" w:space="0" w:color="auto"/>
              <w:bottom w:val="single" w:sz="4" w:space="0" w:color="auto"/>
              <w:right w:val="single" w:sz="4" w:space="0" w:color="auto"/>
            </w:tcBorders>
            <w:hideMark/>
          </w:tcPr>
          <w:p w14:paraId="584064FB" w14:textId="77777777" w:rsidR="006E1AA4" w:rsidRDefault="006E1AA4" w:rsidP="00C53697">
            <w:pPr>
              <w:keepNext/>
              <w:keepLines/>
              <w:spacing w:after="0"/>
              <w:jc w:val="center"/>
              <w:rPr>
                <w:ins w:id="247" w:author="Rafhael" w:date="2024-04-08T20:32:00Z"/>
                <w:rFonts w:ascii="Arial" w:hAnsi="Arial" w:cs="v4.2.0"/>
                <w:sz w:val="18"/>
                <w:lang w:val="en-US" w:eastAsia="ja-JP"/>
              </w:rPr>
            </w:pPr>
            <w:ins w:id="248" w:author="Rafhael" w:date="2024-04-08T20:32:00Z">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396EE1E0" w14:textId="77777777" w:rsidR="006E1AA4" w:rsidRDefault="006E1AA4" w:rsidP="00C53697">
            <w:pPr>
              <w:keepNext/>
              <w:keepLines/>
              <w:spacing w:after="0"/>
              <w:jc w:val="center"/>
              <w:rPr>
                <w:ins w:id="249" w:author="Rafhael" w:date="2024-04-08T20:32:00Z"/>
                <w:rFonts w:ascii="Arial" w:hAnsi="Arial" w:cs="v4.2.0"/>
                <w:sz w:val="18"/>
                <w:lang w:val="en-US" w:eastAsia="ja-JP"/>
              </w:rPr>
            </w:pPr>
            <w:ins w:id="250" w:author="Rafhael" w:date="2024-04-08T20:32:00Z">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6DDC2F68" w14:textId="77777777" w:rsidR="006E1AA4" w:rsidRDefault="006E1AA4" w:rsidP="00C53697">
            <w:pPr>
              <w:keepNext/>
              <w:keepLines/>
              <w:spacing w:after="0"/>
              <w:jc w:val="center"/>
              <w:rPr>
                <w:ins w:id="251" w:author="Rafhael" w:date="2024-04-08T20:32:00Z"/>
                <w:rFonts w:ascii="Arial" w:hAnsi="Arial" w:cs="v4.2.0"/>
                <w:sz w:val="18"/>
                <w:lang w:val="en-US" w:eastAsia="ja-JP"/>
              </w:rPr>
            </w:pPr>
            <w:ins w:id="252" w:author="Rafhael" w:date="2024-04-08T20:32:00Z">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3138B3D" w14:textId="77777777" w:rsidR="006E1AA4" w:rsidRDefault="006E1AA4" w:rsidP="00C53697">
            <w:pPr>
              <w:keepNext/>
              <w:keepLines/>
              <w:spacing w:after="0"/>
              <w:jc w:val="center"/>
              <w:rPr>
                <w:ins w:id="253" w:author="Rafhael" w:date="2024-04-08T20:32:00Z"/>
                <w:rFonts w:ascii="Arial" w:hAnsi="Arial" w:cs="v4.2.0"/>
                <w:sz w:val="18"/>
                <w:lang w:val="en-US" w:eastAsia="ja-JP"/>
              </w:rPr>
            </w:pPr>
            <w:ins w:id="254" w:author="Rafhael" w:date="2024-04-08T20:32:00Z">
              <w:r>
                <w:rPr>
                  <w:rFonts w:ascii="Arial" w:hAnsi="Arial" w:cs="v4.2.0"/>
                  <w:sz w:val="18"/>
                  <w:lang w:val="en-US" w:eastAsia="ja-JP"/>
                </w:rPr>
                <w:t>R.48 FDD</w:t>
              </w:r>
            </w:ins>
          </w:p>
        </w:tc>
      </w:tr>
      <w:tr w:rsidR="006E1AA4" w14:paraId="5CDC3B3D" w14:textId="77777777" w:rsidTr="00C53697">
        <w:trPr>
          <w:cantSplit/>
          <w:ins w:id="25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0DDCFE1" w14:textId="77777777" w:rsidR="006E1AA4" w:rsidRDefault="006E1AA4" w:rsidP="00C53697">
            <w:pPr>
              <w:keepNext/>
              <w:keepLines/>
              <w:spacing w:after="0"/>
              <w:rPr>
                <w:ins w:id="256" w:author="Rafhael" w:date="2024-04-08T20:32:00Z"/>
                <w:rFonts w:ascii="Arial" w:hAnsi="Arial" w:cs="Arial"/>
                <w:sz w:val="18"/>
                <w:lang w:val="en-US"/>
              </w:rPr>
            </w:pPr>
            <w:ins w:id="257" w:author="Rafhael" w:date="2024-04-08T20:32:00Z">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087CDBCF" w14:textId="77777777" w:rsidR="006E1AA4" w:rsidRDefault="006E1AA4" w:rsidP="00C53697">
            <w:pPr>
              <w:keepNext/>
              <w:keepLines/>
              <w:spacing w:after="0"/>
              <w:jc w:val="center"/>
              <w:rPr>
                <w:ins w:id="258" w:author="Rafhael" w:date="2024-04-08T20:32: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9094B6C" w14:textId="77777777" w:rsidR="006E1AA4" w:rsidRDefault="006E1AA4" w:rsidP="00C53697">
            <w:pPr>
              <w:keepNext/>
              <w:keepLines/>
              <w:spacing w:after="0"/>
              <w:jc w:val="center"/>
              <w:rPr>
                <w:ins w:id="259" w:author="Rafhael" w:date="2024-04-08T20:32:00Z"/>
                <w:rFonts w:ascii="Arial" w:hAnsi="Arial" w:cs="Arial"/>
                <w:sz w:val="18"/>
                <w:lang w:val="en-US"/>
              </w:rPr>
            </w:pPr>
            <w:ins w:id="260" w:author="Rafhael" w:date="2024-04-08T20:32:00Z">
              <w:r>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49F430E" w14:textId="77777777" w:rsidR="006E1AA4" w:rsidRDefault="006E1AA4" w:rsidP="00C53697">
            <w:pPr>
              <w:keepNext/>
              <w:keepLines/>
              <w:spacing w:after="0"/>
              <w:jc w:val="center"/>
              <w:rPr>
                <w:ins w:id="261" w:author="Rafhael" w:date="2024-04-08T20:32:00Z"/>
                <w:rFonts w:ascii="Arial" w:hAnsi="Arial" w:cs="Arial"/>
                <w:sz w:val="18"/>
                <w:lang w:val="en-US"/>
              </w:rPr>
            </w:pPr>
            <w:ins w:id="262" w:author="Rafhael" w:date="2024-04-08T20:32:00Z">
              <w:r>
                <w:rPr>
                  <w:rFonts w:ascii="Arial" w:hAnsi="Arial" w:cs="v4.2.0"/>
                  <w:sz w:val="18"/>
                  <w:lang w:val="en-US" w:eastAsia="ja-JP"/>
                </w:rPr>
                <w:t>R.4</w:t>
              </w:r>
              <w:r>
                <w:rPr>
                  <w:rFonts w:ascii="Arial" w:hAnsi="Arial" w:cs="v4.2.0"/>
                  <w:sz w:val="18"/>
                  <w:lang w:val="en-US"/>
                </w:rPr>
                <w:t>6</w:t>
              </w:r>
              <w:r>
                <w:rPr>
                  <w:rFonts w:ascii="Arial" w:hAnsi="Arial" w:cs="v4.2.0"/>
                  <w:sz w:val="18"/>
                  <w:lang w:val="en-US" w:eastAsia="ja-JP"/>
                </w:rPr>
                <w:t xml:space="preserve"> FDD</w:t>
              </w:r>
            </w:ins>
          </w:p>
        </w:tc>
      </w:tr>
      <w:tr w:rsidR="006E1AA4" w14:paraId="47D238A0" w14:textId="77777777" w:rsidTr="00C53697">
        <w:trPr>
          <w:cantSplit/>
          <w:ins w:id="26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7D9741F" w14:textId="77777777" w:rsidR="006E1AA4" w:rsidRDefault="006E1AA4" w:rsidP="00C53697">
            <w:pPr>
              <w:keepNext/>
              <w:keepLines/>
              <w:spacing w:after="0"/>
              <w:rPr>
                <w:ins w:id="264" w:author="Rafhael" w:date="2024-04-08T20:32:00Z"/>
                <w:rFonts w:ascii="Arial" w:hAnsi="Arial" w:cs="Arial"/>
                <w:sz w:val="18"/>
                <w:lang w:val="en-US"/>
              </w:rPr>
            </w:pPr>
            <w:ins w:id="265" w:author="Rafhael" w:date="2024-04-08T20:32:00Z">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3C487E63" w14:textId="77777777" w:rsidR="006E1AA4" w:rsidRDefault="006E1AA4" w:rsidP="00C53697">
            <w:pPr>
              <w:keepNext/>
              <w:keepLines/>
              <w:spacing w:after="0"/>
              <w:jc w:val="center"/>
              <w:rPr>
                <w:ins w:id="266" w:author="Rafhael" w:date="2024-04-08T20:32: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4256D7D" w14:textId="184033C7" w:rsidR="006E1AA4" w:rsidRDefault="006E1AA4" w:rsidP="00C53697">
            <w:pPr>
              <w:keepNext/>
              <w:keepLines/>
              <w:spacing w:after="0"/>
              <w:jc w:val="center"/>
              <w:rPr>
                <w:ins w:id="267" w:author="Rafhael" w:date="2024-04-08T20:32:00Z"/>
                <w:rFonts w:ascii="Arial" w:hAnsi="Arial" w:cs="Arial"/>
                <w:sz w:val="18"/>
                <w:lang w:val="en-US"/>
              </w:rPr>
            </w:pPr>
            <w:ins w:id="268" w:author="Rafhael" w:date="2024-04-08T20:32:00Z">
              <w:r>
                <w:rPr>
                  <w:rFonts w:ascii="Arial" w:hAnsi="Arial" w:cs="Arial"/>
                  <w:sz w:val="18"/>
                  <w:lang w:val="en-US"/>
                </w:rPr>
                <w:t>OP.</w:t>
              </w:r>
            </w:ins>
            <w:ins w:id="269" w:author="Rafhael" w:date="2024-04-18T16:39:00Z">
              <w:r w:rsidR="00E735A9">
                <w:rPr>
                  <w:rFonts w:ascii="Arial" w:hAnsi="Arial" w:cs="Arial"/>
                  <w:sz w:val="18"/>
                  <w:lang w:val="en-US"/>
                </w:rPr>
                <w:t>7</w:t>
              </w:r>
            </w:ins>
            <w:ins w:id="270" w:author="Rafhael" w:date="2024-04-08T20:32:00Z">
              <w:r>
                <w:rPr>
                  <w:rFonts w:ascii="Arial" w:hAnsi="Arial" w:cs="Arial"/>
                  <w:sz w:val="18"/>
                  <w:lang w:val="en-US"/>
                </w:rPr>
                <w:t xml:space="preserve"> FDD</w:t>
              </w:r>
            </w:ins>
          </w:p>
        </w:tc>
        <w:tc>
          <w:tcPr>
            <w:tcW w:w="811" w:type="dxa"/>
            <w:tcBorders>
              <w:top w:val="single" w:sz="4" w:space="0" w:color="auto"/>
              <w:left w:val="single" w:sz="4" w:space="0" w:color="auto"/>
              <w:bottom w:val="single" w:sz="4" w:space="0" w:color="auto"/>
              <w:right w:val="single" w:sz="4" w:space="0" w:color="auto"/>
            </w:tcBorders>
            <w:hideMark/>
          </w:tcPr>
          <w:p w14:paraId="6AE61FDC" w14:textId="7F8488C3" w:rsidR="006E1AA4" w:rsidRDefault="006E1AA4" w:rsidP="00C53697">
            <w:pPr>
              <w:keepNext/>
              <w:keepLines/>
              <w:spacing w:after="0"/>
              <w:jc w:val="center"/>
              <w:rPr>
                <w:ins w:id="271" w:author="Rafhael" w:date="2024-04-08T20:32:00Z"/>
                <w:rFonts w:ascii="Arial" w:hAnsi="Arial" w:cs="Arial"/>
                <w:sz w:val="18"/>
                <w:lang w:val="en-US"/>
              </w:rPr>
            </w:pPr>
            <w:ins w:id="272" w:author="Rafhael" w:date="2024-04-08T20:32:00Z">
              <w:r>
                <w:rPr>
                  <w:rFonts w:ascii="Arial" w:hAnsi="Arial" w:cs="Arial"/>
                  <w:sz w:val="18"/>
                  <w:lang w:val="en-US"/>
                </w:rPr>
                <w:t>OP.</w:t>
              </w:r>
            </w:ins>
            <w:ins w:id="273" w:author="Rafhael" w:date="2024-04-18T16:39:00Z">
              <w:r w:rsidR="00E735A9">
                <w:rPr>
                  <w:rFonts w:ascii="Arial" w:hAnsi="Arial" w:cs="Arial"/>
                  <w:sz w:val="18"/>
                  <w:lang w:val="en-US"/>
                </w:rPr>
                <w:t>7</w:t>
              </w:r>
            </w:ins>
            <w:ins w:id="274" w:author="Rafhael" w:date="2024-04-08T20:32:00Z">
              <w:r>
                <w:rPr>
                  <w:rFonts w:ascii="Arial" w:hAnsi="Arial" w:cs="Arial"/>
                  <w:sz w:val="18"/>
                  <w:lang w:val="en-US"/>
                </w:rPr>
                <w:t xml:space="preserve"> FDD</w:t>
              </w:r>
            </w:ins>
          </w:p>
        </w:tc>
        <w:tc>
          <w:tcPr>
            <w:tcW w:w="788" w:type="dxa"/>
            <w:tcBorders>
              <w:top w:val="single" w:sz="4" w:space="0" w:color="auto"/>
              <w:left w:val="single" w:sz="4" w:space="0" w:color="auto"/>
              <w:bottom w:val="single" w:sz="4" w:space="0" w:color="auto"/>
              <w:right w:val="single" w:sz="4" w:space="0" w:color="auto"/>
            </w:tcBorders>
            <w:hideMark/>
          </w:tcPr>
          <w:p w14:paraId="196137C1" w14:textId="745E340E" w:rsidR="006E1AA4" w:rsidRDefault="006E1AA4" w:rsidP="00C53697">
            <w:pPr>
              <w:keepNext/>
              <w:keepLines/>
              <w:spacing w:after="0"/>
              <w:jc w:val="center"/>
              <w:rPr>
                <w:ins w:id="275" w:author="Rafhael" w:date="2024-04-08T20:32:00Z"/>
                <w:rFonts w:ascii="Arial" w:hAnsi="Arial" w:cs="Arial"/>
                <w:sz w:val="18"/>
                <w:lang w:val="en-US"/>
              </w:rPr>
            </w:pPr>
            <w:ins w:id="276" w:author="Rafhael" w:date="2024-04-08T20:32:00Z">
              <w:r>
                <w:rPr>
                  <w:rFonts w:ascii="Arial" w:hAnsi="Arial" w:cs="Arial"/>
                  <w:sz w:val="18"/>
                  <w:lang w:val="en-US"/>
                </w:rPr>
                <w:t>OP.</w:t>
              </w:r>
            </w:ins>
            <w:ins w:id="277" w:author="Rafhael" w:date="2024-04-18T16:39:00Z">
              <w:r w:rsidR="00E735A9">
                <w:rPr>
                  <w:rFonts w:ascii="Arial" w:hAnsi="Arial" w:cs="Arial"/>
                  <w:sz w:val="18"/>
                  <w:lang w:val="en-US"/>
                </w:rPr>
                <w:t>7</w:t>
              </w:r>
            </w:ins>
            <w:ins w:id="278" w:author="Rafhael" w:date="2024-04-08T20:32:00Z">
              <w:r>
                <w:rPr>
                  <w:rFonts w:ascii="Arial" w:hAnsi="Arial" w:cs="Arial"/>
                  <w:sz w:val="18"/>
                  <w:lang w:val="en-US"/>
                </w:rPr>
                <w:t xml:space="preserve"> FDD</w:t>
              </w:r>
            </w:ins>
          </w:p>
        </w:tc>
        <w:tc>
          <w:tcPr>
            <w:tcW w:w="835" w:type="dxa"/>
            <w:tcBorders>
              <w:top w:val="single" w:sz="4" w:space="0" w:color="auto"/>
              <w:left w:val="single" w:sz="4" w:space="0" w:color="auto"/>
              <w:bottom w:val="single" w:sz="4" w:space="0" w:color="auto"/>
              <w:right w:val="single" w:sz="4" w:space="0" w:color="auto"/>
            </w:tcBorders>
            <w:hideMark/>
          </w:tcPr>
          <w:p w14:paraId="41A4B244" w14:textId="282048E1" w:rsidR="006E1AA4" w:rsidRDefault="006E1AA4" w:rsidP="00C53697">
            <w:pPr>
              <w:keepNext/>
              <w:keepLines/>
              <w:spacing w:after="0"/>
              <w:jc w:val="center"/>
              <w:rPr>
                <w:ins w:id="279" w:author="Rafhael" w:date="2024-04-08T20:32:00Z"/>
                <w:rFonts w:ascii="Arial" w:hAnsi="Arial" w:cs="Arial"/>
                <w:sz w:val="18"/>
                <w:lang w:val="en-US"/>
              </w:rPr>
            </w:pPr>
            <w:ins w:id="280" w:author="Rafhael" w:date="2024-04-08T20:32:00Z">
              <w:r>
                <w:rPr>
                  <w:rFonts w:ascii="Arial" w:hAnsi="Arial" w:cs="Arial"/>
                  <w:sz w:val="18"/>
                  <w:lang w:val="en-US"/>
                </w:rPr>
                <w:t>OP.</w:t>
              </w:r>
            </w:ins>
            <w:ins w:id="281" w:author="Rafhael" w:date="2024-04-18T16:39:00Z">
              <w:r w:rsidR="00E735A9">
                <w:rPr>
                  <w:rFonts w:ascii="Arial" w:hAnsi="Arial" w:cs="Arial"/>
                  <w:sz w:val="18"/>
                  <w:lang w:val="en-US"/>
                </w:rPr>
                <w:t>7</w:t>
              </w:r>
            </w:ins>
            <w:ins w:id="282" w:author="Rafhael" w:date="2024-04-08T20:32:00Z">
              <w:r>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6657BBA9" w14:textId="4269A09B" w:rsidR="006E1AA4" w:rsidRDefault="006E1AA4" w:rsidP="00C53697">
            <w:pPr>
              <w:keepNext/>
              <w:keepLines/>
              <w:spacing w:after="0"/>
              <w:jc w:val="center"/>
              <w:rPr>
                <w:ins w:id="283" w:author="Rafhael" w:date="2024-04-08T20:32:00Z"/>
                <w:rFonts w:ascii="Arial" w:hAnsi="Arial" w:cs="Arial"/>
                <w:sz w:val="18"/>
                <w:lang w:val="en-US"/>
              </w:rPr>
            </w:pPr>
            <w:ins w:id="284" w:author="Rafhael" w:date="2024-04-08T20:32:00Z">
              <w:r>
                <w:rPr>
                  <w:rFonts w:ascii="Arial" w:hAnsi="Arial" w:cs="Arial"/>
                  <w:sz w:val="18"/>
                  <w:lang w:val="en-US"/>
                </w:rPr>
                <w:t>OP.</w:t>
              </w:r>
            </w:ins>
            <w:ins w:id="285" w:author="Rafhael" w:date="2024-04-18T16:39:00Z">
              <w:r w:rsidR="00E735A9">
                <w:rPr>
                  <w:rFonts w:ascii="Arial" w:hAnsi="Arial" w:cs="Arial"/>
                  <w:sz w:val="18"/>
                  <w:lang w:val="en-US"/>
                </w:rPr>
                <w:t>7</w:t>
              </w:r>
            </w:ins>
            <w:ins w:id="286" w:author="Rafhael" w:date="2024-04-08T20:32:00Z">
              <w:r>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4EC71DE2" w14:textId="1C9836DB" w:rsidR="006E1AA4" w:rsidRDefault="006E1AA4" w:rsidP="00C53697">
            <w:pPr>
              <w:keepNext/>
              <w:keepLines/>
              <w:spacing w:after="0"/>
              <w:jc w:val="center"/>
              <w:rPr>
                <w:ins w:id="287" w:author="Rafhael" w:date="2024-04-08T20:32:00Z"/>
                <w:rFonts w:ascii="Arial" w:hAnsi="Arial" w:cs="Arial"/>
                <w:sz w:val="18"/>
                <w:lang w:val="en-US"/>
              </w:rPr>
            </w:pPr>
            <w:ins w:id="288" w:author="Rafhael" w:date="2024-04-08T20:32:00Z">
              <w:r>
                <w:rPr>
                  <w:rFonts w:ascii="Arial" w:hAnsi="Arial" w:cs="Arial"/>
                  <w:sz w:val="18"/>
                  <w:lang w:val="en-US"/>
                </w:rPr>
                <w:t>OP.</w:t>
              </w:r>
            </w:ins>
            <w:ins w:id="289" w:author="Rafhael" w:date="2024-04-18T16:39:00Z">
              <w:r w:rsidR="00E735A9">
                <w:rPr>
                  <w:rFonts w:ascii="Arial" w:hAnsi="Arial" w:cs="Arial"/>
                  <w:sz w:val="18"/>
                  <w:lang w:val="en-US"/>
                </w:rPr>
                <w:t>7</w:t>
              </w:r>
            </w:ins>
            <w:ins w:id="290" w:author="Rafhael" w:date="2024-04-08T20:32:00Z">
              <w:r>
                <w:rPr>
                  <w:rFonts w:ascii="Arial" w:hAnsi="Arial" w:cs="Arial"/>
                  <w:sz w:val="18"/>
                  <w:lang w:val="en-US"/>
                </w:rPr>
                <w:t xml:space="preserve"> FDD</w:t>
              </w:r>
            </w:ins>
          </w:p>
        </w:tc>
      </w:tr>
      <w:tr w:rsidR="006E1AA4" w14:paraId="332A0D81" w14:textId="77777777" w:rsidTr="00C53697">
        <w:trPr>
          <w:cantSplit/>
          <w:ins w:id="29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6D31D93" w14:textId="77777777" w:rsidR="006E1AA4" w:rsidRDefault="006E1AA4" w:rsidP="00C53697">
            <w:pPr>
              <w:keepNext/>
              <w:keepLines/>
              <w:spacing w:after="0"/>
              <w:rPr>
                <w:ins w:id="292" w:author="Rafhael" w:date="2024-04-08T20:32:00Z"/>
                <w:rFonts w:ascii="Arial" w:hAnsi="Arial" w:cs="Arial"/>
                <w:sz w:val="18"/>
                <w:lang w:val="en-US"/>
              </w:rPr>
            </w:pPr>
            <w:ins w:id="293" w:author="Rafhael" w:date="2024-04-08T20:32:00Z">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4C228D3C" w14:textId="77777777" w:rsidR="006E1AA4" w:rsidRDefault="006E1AA4" w:rsidP="00C53697">
            <w:pPr>
              <w:keepNext/>
              <w:keepLines/>
              <w:spacing w:after="0"/>
              <w:jc w:val="center"/>
              <w:rPr>
                <w:ins w:id="294" w:author="Rafhael" w:date="2024-04-08T20:32:00Z"/>
                <w:rFonts w:ascii="Arial" w:hAnsi="Arial" w:cs="Arial"/>
                <w:sz w:val="18"/>
                <w:lang w:val="en-US"/>
              </w:rPr>
            </w:pPr>
            <w:ins w:id="295" w:author="Rafhael" w:date="2024-04-08T20:32:00Z">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9101CC" w14:textId="77777777" w:rsidR="006E1AA4" w:rsidRDefault="006E1AA4" w:rsidP="00C53697">
            <w:pPr>
              <w:keepNext/>
              <w:keepLines/>
              <w:spacing w:after="0"/>
              <w:jc w:val="center"/>
              <w:rPr>
                <w:ins w:id="296" w:author="Rafhael" w:date="2024-04-08T20:32:00Z"/>
                <w:rFonts w:ascii="Arial" w:hAnsi="Arial" w:cs="Arial"/>
                <w:sz w:val="18"/>
                <w:lang w:val="en-US"/>
              </w:rPr>
            </w:pPr>
            <w:ins w:id="297" w:author="Rafhael" w:date="2024-04-08T20:32:00Z">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FEE87F" w14:textId="77777777" w:rsidR="006E1AA4" w:rsidRDefault="006E1AA4" w:rsidP="00C53697">
            <w:pPr>
              <w:keepNext/>
              <w:keepLines/>
              <w:spacing w:after="0"/>
              <w:jc w:val="center"/>
              <w:rPr>
                <w:ins w:id="298" w:author="Rafhael" w:date="2024-04-08T20:32:00Z"/>
                <w:rFonts w:ascii="Arial" w:hAnsi="Arial" w:cs="Arial"/>
                <w:sz w:val="18"/>
                <w:lang w:val="en-US"/>
              </w:rPr>
            </w:pPr>
            <w:ins w:id="299" w:author="Rafhael" w:date="2024-04-08T20:32:00Z">
              <w:r>
                <w:rPr>
                  <w:rFonts w:ascii="Arial" w:hAnsi="Arial" w:cs="Arial"/>
                  <w:sz w:val="18"/>
                  <w:lang w:val="en-US"/>
                </w:rPr>
                <w:t>-3</w:t>
              </w:r>
            </w:ins>
          </w:p>
        </w:tc>
      </w:tr>
      <w:tr w:rsidR="006E1AA4" w14:paraId="2A9F82E5" w14:textId="77777777" w:rsidTr="00C53697">
        <w:trPr>
          <w:cantSplit/>
          <w:ins w:id="30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F54DEA2" w14:textId="77777777" w:rsidR="006E1AA4" w:rsidRDefault="006E1AA4" w:rsidP="00C53697">
            <w:pPr>
              <w:keepNext/>
              <w:keepLines/>
              <w:spacing w:after="0"/>
              <w:rPr>
                <w:ins w:id="301" w:author="Rafhael" w:date="2024-04-08T20:32:00Z"/>
                <w:rFonts w:ascii="Arial" w:hAnsi="Arial" w:cs="Arial"/>
                <w:sz w:val="18"/>
                <w:lang w:val="en-US"/>
              </w:rPr>
            </w:pPr>
            <w:ins w:id="302" w:author="Rafhael" w:date="2024-04-08T20:32:00Z">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5EDE5B6" w14:textId="77777777" w:rsidR="006E1AA4" w:rsidRDefault="006E1AA4" w:rsidP="00C53697">
            <w:pPr>
              <w:keepNext/>
              <w:keepLines/>
              <w:spacing w:after="0"/>
              <w:jc w:val="center"/>
              <w:rPr>
                <w:ins w:id="303" w:author="Rafhael" w:date="2024-04-08T20:32:00Z"/>
                <w:rFonts w:ascii="Arial" w:hAnsi="Arial" w:cs="Arial"/>
                <w:sz w:val="18"/>
                <w:lang w:val="en-US"/>
              </w:rPr>
            </w:pPr>
            <w:ins w:id="304"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2925082" w14:textId="77777777" w:rsidR="006E1AA4" w:rsidRDefault="006E1AA4" w:rsidP="00C53697">
            <w:pPr>
              <w:spacing w:after="0"/>
              <w:rPr>
                <w:ins w:id="305"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2275974" w14:textId="77777777" w:rsidR="006E1AA4" w:rsidRDefault="006E1AA4" w:rsidP="00C53697">
            <w:pPr>
              <w:spacing w:after="0"/>
              <w:rPr>
                <w:ins w:id="306" w:author="Rafhael" w:date="2024-04-08T20:32:00Z"/>
                <w:rFonts w:ascii="Arial" w:eastAsiaTheme="minorHAnsi" w:hAnsi="Arial" w:cs="Arial"/>
                <w:kern w:val="2"/>
                <w:sz w:val="18"/>
                <w:szCs w:val="22"/>
                <w:lang w:val="en-US"/>
                <w14:ligatures w14:val="standardContextual"/>
              </w:rPr>
            </w:pPr>
          </w:p>
        </w:tc>
      </w:tr>
      <w:tr w:rsidR="006E1AA4" w14:paraId="1C0E5EF8" w14:textId="77777777" w:rsidTr="00C53697">
        <w:trPr>
          <w:cantSplit/>
          <w:ins w:id="30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46D572B" w14:textId="77777777" w:rsidR="006E1AA4" w:rsidRDefault="006E1AA4" w:rsidP="00C53697">
            <w:pPr>
              <w:keepNext/>
              <w:keepLines/>
              <w:spacing w:after="0"/>
              <w:rPr>
                <w:ins w:id="308" w:author="Rafhael" w:date="2024-04-08T20:32:00Z"/>
                <w:rFonts w:ascii="Arial" w:hAnsi="Arial" w:cs="Arial"/>
                <w:sz w:val="18"/>
                <w:lang w:val="en-US"/>
              </w:rPr>
            </w:pPr>
            <w:ins w:id="309" w:author="Rafhael" w:date="2024-04-08T20:32:00Z">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31B5ED81" w14:textId="77777777" w:rsidR="006E1AA4" w:rsidRDefault="006E1AA4" w:rsidP="00C53697">
            <w:pPr>
              <w:keepNext/>
              <w:keepLines/>
              <w:spacing w:after="0"/>
              <w:jc w:val="center"/>
              <w:rPr>
                <w:ins w:id="310" w:author="Rafhael" w:date="2024-04-08T20:32:00Z"/>
                <w:rFonts w:ascii="Arial" w:hAnsi="Arial" w:cs="Arial"/>
                <w:sz w:val="18"/>
                <w:lang w:val="en-US"/>
              </w:rPr>
            </w:pPr>
            <w:ins w:id="311"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B654262" w14:textId="77777777" w:rsidR="006E1AA4" w:rsidRDefault="006E1AA4" w:rsidP="00C53697">
            <w:pPr>
              <w:spacing w:after="0"/>
              <w:rPr>
                <w:ins w:id="312"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6B07F3E" w14:textId="77777777" w:rsidR="006E1AA4" w:rsidRDefault="006E1AA4" w:rsidP="00C53697">
            <w:pPr>
              <w:spacing w:after="0"/>
              <w:rPr>
                <w:ins w:id="313" w:author="Rafhael" w:date="2024-04-08T20:32:00Z"/>
                <w:rFonts w:ascii="Arial" w:eastAsiaTheme="minorHAnsi" w:hAnsi="Arial" w:cs="Arial"/>
                <w:kern w:val="2"/>
                <w:sz w:val="18"/>
                <w:szCs w:val="22"/>
                <w:lang w:val="en-US"/>
                <w14:ligatures w14:val="standardContextual"/>
              </w:rPr>
            </w:pPr>
          </w:p>
        </w:tc>
      </w:tr>
      <w:tr w:rsidR="006E1AA4" w14:paraId="0706A5A3" w14:textId="77777777" w:rsidTr="00C53697">
        <w:trPr>
          <w:cantSplit/>
          <w:ins w:id="31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E5E03B8" w14:textId="77777777" w:rsidR="006E1AA4" w:rsidRDefault="006E1AA4" w:rsidP="00C53697">
            <w:pPr>
              <w:keepNext/>
              <w:keepLines/>
              <w:spacing w:after="0"/>
              <w:rPr>
                <w:ins w:id="315" w:author="Rafhael" w:date="2024-04-08T20:32:00Z"/>
                <w:rFonts w:ascii="Arial" w:hAnsi="Arial" w:cs="Arial"/>
                <w:sz w:val="18"/>
                <w:lang w:val="en-US"/>
              </w:rPr>
            </w:pPr>
            <w:ins w:id="316" w:author="Rafhael" w:date="2024-04-08T20:32:00Z">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27C18974" w14:textId="77777777" w:rsidR="006E1AA4" w:rsidRDefault="006E1AA4" w:rsidP="00C53697">
            <w:pPr>
              <w:keepNext/>
              <w:keepLines/>
              <w:spacing w:after="0"/>
              <w:jc w:val="center"/>
              <w:rPr>
                <w:ins w:id="317" w:author="Rafhael" w:date="2024-04-08T20:32:00Z"/>
                <w:rFonts w:ascii="Arial" w:hAnsi="Arial" w:cs="Arial"/>
                <w:sz w:val="18"/>
                <w:lang w:val="en-US"/>
              </w:rPr>
            </w:pPr>
            <w:ins w:id="318"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6C2F84A" w14:textId="77777777" w:rsidR="006E1AA4" w:rsidRDefault="006E1AA4" w:rsidP="00C53697">
            <w:pPr>
              <w:spacing w:after="0"/>
              <w:rPr>
                <w:ins w:id="319"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0BBFDDC" w14:textId="77777777" w:rsidR="006E1AA4" w:rsidRDefault="006E1AA4" w:rsidP="00C53697">
            <w:pPr>
              <w:spacing w:after="0"/>
              <w:rPr>
                <w:ins w:id="320" w:author="Rafhael" w:date="2024-04-08T20:32:00Z"/>
                <w:rFonts w:ascii="Arial" w:eastAsiaTheme="minorHAnsi" w:hAnsi="Arial" w:cs="Arial"/>
                <w:kern w:val="2"/>
                <w:sz w:val="18"/>
                <w:szCs w:val="22"/>
                <w:lang w:val="en-US"/>
                <w14:ligatures w14:val="standardContextual"/>
              </w:rPr>
            </w:pPr>
          </w:p>
        </w:tc>
      </w:tr>
      <w:tr w:rsidR="006E1AA4" w14:paraId="02A81BA9" w14:textId="77777777" w:rsidTr="00C53697">
        <w:trPr>
          <w:cantSplit/>
          <w:ins w:id="32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50D00FC" w14:textId="77777777" w:rsidR="006E1AA4" w:rsidRDefault="006E1AA4" w:rsidP="00C53697">
            <w:pPr>
              <w:keepNext/>
              <w:keepLines/>
              <w:spacing w:after="0"/>
              <w:rPr>
                <w:ins w:id="322" w:author="Rafhael" w:date="2024-04-08T20:32:00Z"/>
                <w:rFonts w:ascii="Arial" w:hAnsi="Arial" w:cs="Arial"/>
                <w:sz w:val="18"/>
                <w:lang w:val="en-US"/>
              </w:rPr>
            </w:pPr>
            <w:ins w:id="323" w:author="Rafhael" w:date="2024-04-08T20:32:00Z">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7EEB81CF" w14:textId="77777777" w:rsidR="006E1AA4" w:rsidRDefault="006E1AA4" w:rsidP="00C53697">
            <w:pPr>
              <w:keepNext/>
              <w:keepLines/>
              <w:spacing w:after="0"/>
              <w:jc w:val="center"/>
              <w:rPr>
                <w:ins w:id="324" w:author="Rafhael" w:date="2024-04-08T20:32:00Z"/>
                <w:rFonts w:ascii="Arial" w:hAnsi="Arial" w:cs="Arial"/>
                <w:sz w:val="18"/>
                <w:lang w:val="en-US"/>
              </w:rPr>
            </w:pPr>
            <w:ins w:id="325"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BDFE03B" w14:textId="77777777" w:rsidR="006E1AA4" w:rsidRDefault="006E1AA4" w:rsidP="00C53697">
            <w:pPr>
              <w:spacing w:after="0"/>
              <w:rPr>
                <w:ins w:id="326"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6A9FEFD" w14:textId="77777777" w:rsidR="006E1AA4" w:rsidRDefault="006E1AA4" w:rsidP="00C53697">
            <w:pPr>
              <w:spacing w:after="0"/>
              <w:rPr>
                <w:ins w:id="327" w:author="Rafhael" w:date="2024-04-08T20:32:00Z"/>
                <w:rFonts w:ascii="Arial" w:eastAsiaTheme="minorHAnsi" w:hAnsi="Arial" w:cs="Arial"/>
                <w:kern w:val="2"/>
                <w:sz w:val="18"/>
                <w:szCs w:val="22"/>
                <w:lang w:val="en-US"/>
                <w14:ligatures w14:val="standardContextual"/>
              </w:rPr>
            </w:pPr>
          </w:p>
        </w:tc>
      </w:tr>
      <w:tr w:rsidR="006E1AA4" w14:paraId="62BB4D61" w14:textId="77777777" w:rsidTr="00C53697">
        <w:trPr>
          <w:cantSplit/>
          <w:ins w:id="32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639DD84" w14:textId="77777777" w:rsidR="006E1AA4" w:rsidRDefault="006E1AA4" w:rsidP="00C53697">
            <w:pPr>
              <w:keepNext/>
              <w:keepLines/>
              <w:spacing w:after="0"/>
              <w:rPr>
                <w:ins w:id="329" w:author="Rafhael" w:date="2024-04-08T20:32:00Z"/>
                <w:rFonts w:ascii="Arial" w:hAnsi="Arial" w:cs="Arial"/>
                <w:sz w:val="18"/>
                <w:lang w:val="en-US"/>
              </w:rPr>
            </w:pPr>
            <w:ins w:id="330" w:author="Rafhael" w:date="2024-04-08T20:32:00Z">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74F3D07E" w14:textId="77777777" w:rsidR="006E1AA4" w:rsidRDefault="006E1AA4" w:rsidP="00C53697">
            <w:pPr>
              <w:keepNext/>
              <w:keepLines/>
              <w:spacing w:after="0"/>
              <w:jc w:val="center"/>
              <w:rPr>
                <w:ins w:id="331" w:author="Rafhael" w:date="2024-04-08T20:32:00Z"/>
                <w:rFonts w:ascii="Arial" w:hAnsi="Arial" w:cs="Arial"/>
                <w:sz w:val="18"/>
                <w:lang w:val="en-US"/>
              </w:rPr>
            </w:pPr>
            <w:ins w:id="332"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89263CE" w14:textId="77777777" w:rsidR="006E1AA4" w:rsidRDefault="006E1AA4" w:rsidP="00C53697">
            <w:pPr>
              <w:spacing w:after="0"/>
              <w:rPr>
                <w:ins w:id="333"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30BB213" w14:textId="77777777" w:rsidR="006E1AA4" w:rsidRDefault="006E1AA4" w:rsidP="00C53697">
            <w:pPr>
              <w:spacing w:after="0"/>
              <w:rPr>
                <w:ins w:id="334" w:author="Rafhael" w:date="2024-04-08T20:32:00Z"/>
                <w:rFonts w:ascii="Arial" w:eastAsiaTheme="minorHAnsi" w:hAnsi="Arial" w:cs="Arial"/>
                <w:kern w:val="2"/>
                <w:sz w:val="18"/>
                <w:szCs w:val="22"/>
                <w:lang w:val="en-US"/>
                <w14:ligatures w14:val="standardContextual"/>
              </w:rPr>
            </w:pPr>
          </w:p>
        </w:tc>
      </w:tr>
      <w:tr w:rsidR="006E1AA4" w14:paraId="2A2CC516" w14:textId="77777777" w:rsidTr="00C53697">
        <w:trPr>
          <w:cantSplit/>
          <w:ins w:id="33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6947135" w14:textId="77777777" w:rsidR="006E1AA4" w:rsidRDefault="006E1AA4" w:rsidP="00C53697">
            <w:pPr>
              <w:keepNext/>
              <w:keepLines/>
              <w:spacing w:after="0"/>
              <w:rPr>
                <w:ins w:id="336" w:author="Rafhael" w:date="2024-04-08T20:32:00Z"/>
                <w:rFonts w:ascii="Arial" w:hAnsi="Arial" w:cs="Arial"/>
                <w:sz w:val="18"/>
                <w:lang w:val="en-US"/>
              </w:rPr>
            </w:pPr>
            <w:ins w:id="337" w:author="Rafhael" w:date="2024-04-08T20:32:00Z">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47C7D878" w14:textId="77777777" w:rsidR="006E1AA4" w:rsidRDefault="006E1AA4" w:rsidP="00C53697">
            <w:pPr>
              <w:keepNext/>
              <w:keepLines/>
              <w:spacing w:after="0"/>
              <w:jc w:val="center"/>
              <w:rPr>
                <w:ins w:id="338" w:author="Rafhael" w:date="2024-04-08T20:32:00Z"/>
                <w:rFonts w:ascii="Arial" w:hAnsi="Arial" w:cs="Arial"/>
                <w:sz w:val="18"/>
                <w:lang w:val="en-US"/>
              </w:rPr>
            </w:pPr>
            <w:ins w:id="339"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8C841BE" w14:textId="77777777" w:rsidR="006E1AA4" w:rsidRDefault="006E1AA4" w:rsidP="00C53697">
            <w:pPr>
              <w:spacing w:after="0"/>
              <w:rPr>
                <w:ins w:id="340"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58F012C" w14:textId="77777777" w:rsidR="006E1AA4" w:rsidRDefault="006E1AA4" w:rsidP="00C53697">
            <w:pPr>
              <w:spacing w:after="0"/>
              <w:rPr>
                <w:ins w:id="341" w:author="Rafhael" w:date="2024-04-08T20:32:00Z"/>
                <w:rFonts w:ascii="Arial" w:eastAsiaTheme="minorHAnsi" w:hAnsi="Arial" w:cs="Arial"/>
                <w:kern w:val="2"/>
                <w:sz w:val="18"/>
                <w:szCs w:val="22"/>
                <w:lang w:val="en-US"/>
                <w14:ligatures w14:val="standardContextual"/>
              </w:rPr>
            </w:pPr>
          </w:p>
        </w:tc>
      </w:tr>
      <w:tr w:rsidR="006E1AA4" w14:paraId="333C2840" w14:textId="77777777" w:rsidTr="00C53697">
        <w:trPr>
          <w:cantSplit/>
          <w:ins w:id="34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2919724" w14:textId="77777777" w:rsidR="006E1AA4" w:rsidRDefault="006E1AA4" w:rsidP="00C53697">
            <w:pPr>
              <w:keepNext/>
              <w:keepLines/>
              <w:spacing w:after="0"/>
              <w:rPr>
                <w:ins w:id="343" w:author="Rafhael" w:date="2024-04-08T20:32:00Z"/>
                <w:rFonts w:ascii="Arial" w:hAnsi="Arial" w:cs="Arial"/>
                <w:sz w:val="18"/>
                <w:lang w:val="en-US"/>
              </w:rPr>
            </w:pPr>
            <w:ins w:id="344" w:author="Rafhael" w:date="2024-04-08T20:32:00Z">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65FF1C1" w14:textId="77777777" w:rsidR="006E1AA4" w:rsidRDefault="006E1AA4" w:rsidP="00C53697">
            <w:pPr>
              <w:keepNext/>
              <w:keepLines/>
              <w:spacing w:after="0"/>
              <w:jc w:val="center"/>
              <w:rPr>
                <w:ins w:id="345" w:author="Rafhael" w:date="2024-04-08T20:32:00Z"/>
                <w:rFonts w:ascii="Arial" w:hAnsi="Arial" w:cs="Arial"/>
                <w:sz w:val="18"/>
                <w:lang w:val="en-US"/>
              </w:rPr>
            </w:pPr>
            <w:ins w:id="346"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9CA635C" w14:textId="77777777" w:rsidR="006E1AA4" w:rsidRDefault="006E1AA4" w:rsidP="00C53697">
            <w:pPr>
              <w:spacing w:after="0"/>
              <w:rPr>
                <w:ins w:id="347"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452B024" w14:textId="77777777" w:rsidR="006E1AA4" w:rsidRDefault="006E1AA4" w:rsidP="00C53697">
            <w:pPr>
              <w:spacing w:after="0"/>
              <w:rPr>
                <w:ins w:id="348" w:author="Rafhael" w:date="2024-04-08T20:32:00Z"/>
                <w:rFonts w:ascii="Arial" w:eastAsiaTheme="minorHAnsi" w:hAnsi="Arial" w:cs="Arial"/>
                <w:kern w:val="2"/>
                <w:sz w:val="18"/>
                <w:szCs w:val="22"/>
                <w:lang w:val="en-US"/>
                <w14:ligatures w14:val="standardContextual"/>
              </w:rPr>
            </w:pPr>
          </w:p>
        </w:tc>
      </w:tr>
      <w:tr w:rsidR="006E1AA4" w14:paraId="61B4B5E3" w14:textId="77777777" w:rsidTr="00C53697">
        <w:trPr>
          <w:cantSplit/>
          <w:ins w:id="34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5E0EA8E" w14:textId="77777777" w:rsidR="006E1AA4" w:rsidRDefault="006E1AA4" w:rsidP="00C53697">
            <w:pPr>
              <w:keepNext/>
              <w:keepLines/>
              <w:spacing w:after="0"/>
              <w:rPr>
                <w:ins w:id="350" w:author="Rafhael" w:date="2024-04-08T20:32:00Z"/>
                <w:rFonts w:ascii="Arial" w:hAnsi="Arial" w:cs="Arial"/>
                <w:sz w:val="18"/>
                <w:lang w:val="en-US"/>
              </w:rPr>
            </w:pPr>
            <w:ins w:id="351" w:author="Rafhael" w:date="2024-04-08T20:32:00Z">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4093121E" w14:textId="77777777" w:rsidR="006E1AA4" w:rsidRDefault="006E1AA4" w:rsidP="00C53697">
            <w:pPr>
              <w:keepNext/>
              <w:keepLines/>
              <w:spacing w:after="0"/>
              <w:jc w:val="center"/>
              <w:rPr>
                <w:ins w:id="352" w:author="Rafhael" w:date="2024-04-08T20:32:00Z"/>
                <w:rFonts w:ascii="Arial" w:hAnsi="Arial" w:cs="Arial"/>
                <w:sz w:val="18"/>
                <w:lang w:val="en-US"/>
              </w:rPr>
            </w:pPr>
            <w:ins w:id="353"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52ADC24" w14:textId="77777777" w:rsidR="006E1AA4" w:rsidRDefault="006E1AA4" w:rsidP="00C53697">
            <w:pPr>
              <w:spacing w:after="0"/>
              <w:rPr>
                <w:ins w:id="354"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84C49B7" w14:textId="77777777" w:rsidR="006E1AA4" w:rsidRDefault="006E1AA4" w:rsidP="00C53697">
            <w:pPr>
              <w:spacing w:after="0"/>
              <w:rPr>
                <w:ins w:id="355" w:author="Rafhael" w:date="2024-04-08T20:32:00Z"/>
                <w:rFonts w:ascii="Arial" w:eastAsiaTheme="minorHAnsi" w:hAnsi="Arial" w:cs="Arial"/>
                <w:kern w:val="2"/>
                <w:sz w:val="18"/>
                <w:szCs w:val="22"/>
                <w:lang w:val="en-US"/>
                <w14:ligatures w14:val="standardContextual"/>
              </w:rPr>
            </w:pPr>
          </w:p>
        </w:tc>
      </w:tr>
      <w:tr w:rsidR="006E1AA4" w14:paraId="26D01292" w14:textId="77777777" w:rsidTr="00C53697">
        <w:trPr>
          <w:cantSplit/>
          <w:ins w:id="35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CB2BF72" w14:textId="77777777" w:rsidR="006E1AA4" w:rsidRDefault="006E1AA4" w:rsidP="00C53697">
            <w:pPr>
              <w:keepNext/>
              <w:keepLines/>
              <w:spacing w:after="0"/>
              <w:rPr>
                <w:ins w:id="357" w:author="Rafhael" w:date="2024-04-08T20:32:00Z"/>
                <w:rFonts w:ascii="Arial" w:hAnsi="Arial" w:cs="Arial"/>
                <w:sz w:val="18"/>
                <w:lang w:val="en-US"/>
              </w:rPr>
            </w:pPr>
            <w:ins w:id="358" w:author="Rafhael" w:date="2024-04-08T20:32:00Z">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20676D87" w14:textId="77777777" w:rsidR="006E1AA4" w:rsidRDefault="006E1AA4" w:rsidP="00C53697">
            <w:pPr>
              <w:keepNext/>
              <w:keepLines/>
              <w:spacing w:after="0"/>
              <w:jc w:val="center"/>
              <w:rPr>
                <w:ins w:id="359" w:author="Rafhael" w:date="2024-04-08T20:32:00Z"/>
                <w:rFonts w:ascii="Arial" w:hAnsi="Arial" w:cs="Arial"/>
                <w:sz w:val="18"/>
                <w:lang w:val="en-US"/>
              </w:rPr>
            </w:pPr>
            <w:ins w:id="360"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AE1AA49" w14:textId="77777777" w:rsidR="006E1AA4" w:rsidRDefault="006E1AA4" w:rsidP="00C53697">
            <w:pPr>
              <w:spacing w:after="0"/>
              <w:rPr>
                <w:ins w:id="361"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E4E8EFA" w14:textId="77777777" w:rsidR="006E1AA4" w:rsidRDefault="006E1AA4" w:rsidP="00C53697">
            <w:pPr>
              <w:spacing w:after="0"/>
              <w:rPr>
                <w:ins w:id="362" w:author="Rafhael" w:date="2024-04-08T20:32:00Z"/>
                <w:rFonts w:ascii="Arial" w:eastAsiaTheme="minorHAnsi" w:hAnsi="Arial" w:cs="Arial"/>
                <w:kern w:val="2"/>
                <w:sz w:val="18"/>
                <w:szCs w:val="22"/>
                <w:lang w:val="en-US"/>
                <w14:ligatures w14:val="standardContextual"/>
              </w:rPr>
            </w:pPr>
          </w:p>
        </w:tc>
      </w:tr>
      <w:tr w:rsidR="006E1AA4" w14:paraId="69CC9A01" w14:textId="77777777" w:rsidTr="00C53697">
        <w:trPr>
          <w:cantSplit/>
          <w:ins w:id="36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765275C" w14:textId="77777777" w:rsidR="006E1AA4" w:rsidRDefault="006E1AA4" w:rsidP="00C53697">
            <w:pPr>
              <w:keepNext/>
              <w:keepLines/>
              <w:spacing w:after="0"/>
              <w:rPr>
                <w:ins w:id="364" w:author="Rafhael" w:date="2024-04-08T20:32:00Z"/>
                <w:rFonts w:ascii="Arial" w:hAnsi="Arial" w:cs="Arial"/>
                <w:sz w:val="18"/>
                <w:lang w:val="en-US"/>
              </w:rPr>
            </w:pPr>
            <w:ins w:id="365" w:author="Rafhael" w:date="2024-04-08T20:32:00Z">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EA3B05E" w14:textId="77777777" w:rsidR="006E1AA4" w:rsidRDefault="006E1AA4" w:rsidP="00C53697">
            <w:pPr>
              <w:keepNext/>
              <w:keepLines/>
              <w:spacing w:after="0"/>
              <w:jc w:val="center"/>
              <w:rPr>
                <w:ins w:id="366" w:author="Rafhael" w:date="2024-04-08T20:32:00Z"/>
                <w:rFonts w:ascii="Arial" w:hAnsi="Arial" w:cs="Arial"/>
                <w:sz w:val="18"/>
                <w:lang w:val="en-US"/>
              </w:rPr>
            </w:pPr>
            <w:ins w:id="367"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8B1C59E" w14:textId="77777777" w:rsidR="006E1AA4" w:rsidRDefault="006E1AA4" w:rsidP="00C53697">
            <w:pPr>
              <w:spacing w:after="0"/>
              <w:rPr>
                <w:ins w:id="368"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6F6EC1B" w14:textId="77777777" w:rsidR="006E1AA4" w:rsidRDefault="006E1AA4" w:rsidP="00C53697">
            <w:pPr>
              <w:spacing w:after="0"/>
              <w:rPr>
                <w:ins w:id="369" w:author="Rafhael" w:date="2024-04-08T20:32:00Z"/>
                <w:rFonts w:ascii="Arial" w:eastAsiaTheme="minorHAnsi" w:hAnsi="Arial" w:cs="Arial"/>
                <w:kern w:val="2"/>
                <w:sz w:val="18"/>
                <w:szCs w:val="22"/>
                <w:lang w:val="en-US"/>
                <w14:ligatures w14:val="standardContextual"/>
              </w:rPr>
            </w:pPr>
          </w:p>
        </w:tc>
      </w:tr>
      <w:tr w:rsidR="006E1AA4" w14:paraId="4298DB4D" w14:textId="77777777" w:rsidTr="00C53697">
        <w:trPr>
          <w:cantSplit/>
          <w:ins w:id="37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93CFC2A" w14:textId="77777777" w:rsidR="006E1AA4" w:rsidRDefault="006E1AA4" w:rsidP="00C53697">
            <w:pPr>
              <w:keepNext/>
              <w:keepLines/>
              <w:spacing w:after="0"/>
              <w:rPr>
                <w:ins w:id="371" w:author="Rafhael" w:date="2024-04-08T20:32:00Z"/>
                <w:rFonts w:ascii="Arial" w:hAnsi="Arial" w:cs="Arial"/>
                <w:sz w:val="18"/>
                <w:lang w:val="en-US"/>
              </w:rPr>
            </w:pPr>
            <w:ins w:id="372" w:author="Rafhael" w:date="2024-04-08T20:32:00Z">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63A2D55C" w14:textId="77777777" w:rsidR="006E1AA4" w:rsidRDefault="006E1AA4" w:rsidP="00C53697">
            <w:pPr>
              <w:keepNext/>
              <w:keepLines/>
              <w:spacing w:after="0"/>
              <w:jc w:val="center"/>
              <w:rPr>
                <w:ins w:id="373" w:author="Rafhael" w:date="2024-04-08T20:32:00Z"/>
                <w:rFonts w:ascii="Arial" w:hAnsi="Arial" w:cs="Arial"/>
                <w:sz w:val="18"/>
                <w:lang w:val="en-US"/>
              </w:rPr>
            </w:pPr>
            <w:ins w:id="374"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8E01F28" w14:textId="77777777" w:rsidR="006E1AA4" w:rsidRDefault="006E1AA4" w:rsidP="00C53697">
            <w:pPr>
              <w:spacing w:after="0"/>
              <w:rPr>
                <w:ins w:id="375"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9184195" w14:textId="77777777" w:rsidR="006E1AA4" w:rsidRDefault="006E1AA4" w:rsidP="00C53697">
            <w:pPr>
              <w:spacing w:after="0"/>
              <w:rPr>
                <w:ins w:id="376" w:author="Rafhael" w:date="2024-04-08T20:32:00Z"/>
                <w:rFonts w:ascii="Arial" w:eastAsiaTheme="minorHAnsi" w:hAnsi="Arial" w:cs="Arial"/>
                <w:kern w:val="2"/>
                <w:sz w:val="18"/>
                <w:szCs w:val="22"/>
                <w:lang w:val="en-US"/>
                <w14:ligatures w14:val="standardContextual"/>
              </w:rPr>
            </w:pPr>
          </w:p>
        </w:tc>
      </w:tr>
      <w:tr w:rsidR="006E1AA4" w14:paraId="3BC96018" w14:textId="77777777" w:rsidTr="00C53697">
        <w:trPr>
          <w:cantSplit/>
          <w:ins w:id="37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D220192" w14:textId="77777777" w:rsidR="006E1AA4" w:rsidRDefault="006E1AA4" w:rsidP="00C53697">
            <w:pPr>
              <w:keepNext/>
              <w:keepLines/>
              <w:spacing w:after="0"/>
              <w:rPr>
                <w:ins w:id="378" w:author="Rafhael" w:date="2024-04-08T20:32:00Z"/>
                <w:rFonts w:ascii="Arial" w:hAnsi="Arial" w:cs="Arial"/>
                <w:sz w:val="18"/>
                <w:lang w:val="en-US"/>
              </w:rPr>
            </w:pPr>
            <w:ins w:id="379" w:author="Rafhael" w:date="2024-04-08T20:32:00Z">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1CA32DC2" w14:textId="77777777" w:rsidR="006E1AA4" w:rsidRDefault="006E1AA4" w:rsidP="00C53697">
            <w:pPr>
              <w:keepNext/>
              <w:keepLines/>
              <w:spacing w:after="0"/>
              <w:jc w:val="center"/>
              <w:rPr>
                <w:ins w:id="380" w:author="Rafhael" w:date="2024-04-08T20:32:00Z"/>
                <w:rFonts w:ascii="Arial" w:hAnsi="Arial" w:cs="Arial"/>
                <w:sz w:val="18"/>
                <w:lang w:val="en-US"/>
              </w:rPr>
            </w:pPr>
            <w:ins w:id="381"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B1F3EB9" w14:textId="77777777" w:rsidR="006E1AA4" w:rsidRDefault="006E1AA4" w:rsidP="00C53697">
            <w:pPr>
              <w:spacing w:after="0"/>
              <w:rPr>
                <w:ins w:id="382"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8B6117B" w14:textId="77777777" w:rsidR="006E1AA4" w:rsidRDefault="006E1AA4" w:rsidP="00C53697">
            <w:pPr>
              <w:spacing w:after="0"/>
              <w:rPr>
                <w:ins w:id="383" w:author="Rafhael" w:date="2024-04-08T20:32:00Z"/>
                <w:rFonts w:ascii="Arial" w:eastAsiaTheme="minorHAnsi" w:hAnsi="Arial" w:cs="Arial"/>
                <w:kern w:val="2"/>
                <w:sz w:val="18"/>
                <w:szCs w:val="22"/>
                <w:lang w:val="en-US"/>
                <w14:ligatures w14:val="standardContextual"/>
              </w:rPr>
            </w:pPr>
          </w:p>
        </w:tc>
      </w:tr>
      <w:tr w:rsidR="006E1AA4" w14:paraId="2E016AD2" w14:textId="77777777" w:rsidTr="00C53697">
        <w:trPr>
          <w:cantSplit/>
          <w:ins w:id="384"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37784C57" w14:textId="77777777" w:rsidR="006E1AA4" w:rsidRDefault="006E1AA4" w:rsidP="00C53697">
            <w:pPr>
              <w:keepNext/>
              <w:keepLines/>
              <w:spacing w:after="0"/>
              <w:rPr>
                <w:ins w:id="385" w:author="Rafhael" w:date="2024-04-08T20:32:00Z"/>
                <w:rFonts w:ascii="Arial" w:hAnsi="Arial" w:cs="Arial"/>
                <w:sz w:val="18"/>
                <w:lang w:val="en-US"/>
              </w:rPr>
            </w:pPr>
            <w:proofErr w:type="spellStart"/>
            <w:ins w:id="386" w:author="Rafhael" w:date="2024-04-08T20:32:00Z">
              <w:r>
                <w:rPr>
                  <w:rFonts w:ascii="Arial" w:hAnsi="Arial" w:cs="Arial"/>
                  <w:sz w:val="18"/>
                  <w:lang w:val="en-US"/>
                </w:rPr>
                <w:t>OCNG_RA</w:t>
              </w:r>
              <w:r>
                <w:rPr>
                  <w:rFonts w:ascii="Arial" w:hAnsi="Arial" w:cs="Arial"/>
                  <w:vertAlign w:val="superscript"/>
                  <w:lang w:val="en-US"/>
                </w:rPr>
                <w:t>Note</w:t>
              </w:r>
              <w:proofErr w:type="spellEnd"/>
              <w:r>
                <w:rPr>
                  <w:rFonts w:ascii="Arial" w:hAnsi="Arial" w:cs="Arial"/>
                  <w:vertAlign w:val="superscript"/>
                  <w:lang w:val="en-US"/>
                </w:rPr>
                <w:t xml:space="preserve"> 2</w:t>
              </w:r>
            </w:ins>
          </w:p>
        </w:tc>
        <w:tc>
          <w:tcPr>
            <w:tcW w:w="709" w:type="dxa"/>
            <w:tcBorders>
              <w:top w:val="single" w:sz="4" w:space="0" w:color="auto"/>
              <w:left w:val="single" w:sz="4" w:space="0" w:color="auto"/>
              <w:bottom w:val="single" w:sz="4" w:space="0" w:color="auto"/>
              <w:right w:val="single" w:sz="4" w:space="0" w:color="auto"/>
            </w:tcBorders>
            <w:hideMark/>
          </w:tcPr>
          <w:p w14:paraId="1D15745C" w14:textId="77777777" w:rsidR="006E1AA4" w:rsidRDefault="006E1AA4" w:rsidP="00C53697">
            <w:pPr>
              <w:keepNext/>
              <w:keepLines/>
              <w:spacing w:after="0"/>
              <w:jc w:val="center"/>
              <w:rPr>
                <w:ins w:id="387" w:author="Rafhael" w:date="2024-04-08T20:32:00Z"/>
                <w:rFonts w:ascii="Arial" w:hAnsi="Arial" w:cs="Arial"/>
                <w:sz w:val="18"/>
                <w:lang w:val="en-US"/>
              </w:rPr>
            </w:pPr>
            <w:ins w:id="388"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B1D9D3A" w14:textId="77777777" w:rsidR="006E1AA4" w:rsidRDefault="006E1AA4" w:rsidP="00C53697">
            <w:pPr>
              <w:spacing w:after="0"/>
              <w:rPr>
                <w:ins w:id="389"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A258F91" w14:textId="77777777" w:rsidR="006E1AA4" w:rsidRDefault="006E1AA4" w:rsidP="00C53697">
            <w:pPr>
              <w:spacing w:after="0"/>
              <w:rPr>
                <w:ins w:id="390" w:author="Rafhael" w:date="2024-04-08T20:32:00Z"/>
                <w:rFonts w:ascii="Arial" w:eastAsiaTheme="minorHAnsi" w:hAnsi="Arial" w:cs="Arial"/>
                <w:kern w:val="2"/>
                <w:sz w:val="18"/>
                <w:szCs w:val="22"/>
                <w:lang w:val="en-US"/>
                <w14:ligatures w14:val="standardContextual"/>
              </w:rPr>
            </w:pPr>
          </w:p>
        </w:tc>
      </w:tr>
      <w:tr w:rsidR="006E1AA4" w14:paraId="6305410A" w14:textId="77777777" w:rsidTr="00C53697">
        <w:trPr>
          <w:cantSplit/>
          <w:trHeight w:val="203"/>
          <w:ins w:id="391"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076BB629" w14:textId="77777777" w:rsidR="006E1AA4" w:rsidRDefault="006E1AA4" w:rsidP="00C53697">
            <w:pPr>
              <w:keepNext/>
              <w:keepLines/>
              <w:spacing w:after="0"/>
              <w:rPr>
                <w:ins w:id="392" w:author="Rafhael" w:date="2024-04-08T20:32:00Z"/>
                <w:rFonts w:ascii="Arial" w:hAnsi="Arial" w:cs="Arial"/>
                <w:sz w:val="18"/>
                <w:lang w:val="en-US"/>
              </w:rPr>
            </w:pPr>
            <w:proofErr w:type="spellStart"/>
            <w:ins w:id="393" w:author="Rafhael" w:date="2024-04-08T20:32:00Z">
              <w:r>
                <w:rPr>
                  <w:rFonts w:ascii="Arial" w:hAnsi="Arial" w:cs="Arial"/>
                  <w:sz w:val="18"/>
                  <w:lang w:val="en-US"/>
                </w:rPr>
                <w:t>OCNG_RB</w:t>
              </w:r>
              <w:r>
                <w:rPr>
                  <w:rFonts w:ascii="Arial" w:hAnsi="Arial" w:cs="Arial"/>
                  <w:sz w:val="18"/>
                  <w:vertAlign w:val="superscript"/>
                  <w:lang w:val="en-US"/>
                </w:rPr>
                <w:t>Note</w:t>
              </w:r>
              <w:proofErr w:type="spellEnd"/>
              <w:r>
                <w:rPr>
                  <w:rFonts w:ascii="Arial" w:hAnsi="Arial" w:cs="Arial"/>
                  <w:sz w:val="18"/>
                  <w:vertAlign w:val="superscript"/>
                  <w:lang w:val="en-US"/>
                </w:rPr>
                <w:t xml:space="preserve"> 2 </w:t>
              </w:r>
            </w:ins>
          </w:p>
        </w:tc>
        <w:tc>
          <w:tcPr>
            <w:tcW w:w="709" w:type="dxa"/>
            <w:tcBorders>
              <w:top w:val="single" w:sz="4" w:space="0" w:color="auto"/>
              <w:left w:val="single" w:sz="4" w:space="0" w:color="auto"/>
              <w:bottom w:val="single" w:sz="4" w:space="0" w:color="auto"/>
              <w:right w:val="single" w:sz="4" w:space="0" w:color="auto"/>
            </w:tcBorders>
            <w:hideMark/>
          </w:tcPr>
          <w:p w14:paraId="4A37FB64" w14:textId="77777777" w:rsidR="006E1AA4" w:rsidRDefault="006E1AA4" w:rsidP="00C53697">
            <w:pPr>
              <w:keepNext/>
              <w:keepLines/>
              <w:spacing w:after="0"/>
              <w:jc w:val="center"/>
              <w:rPr>
                <w:ins w:id="394" w:author="Rafhael" w:date="2024-04-08T20:32:00Z"/>
                <w:rFonts w:ascii="Arial" w:hAnsi="Arial" w:cs="Arial"/>
                <w:sz w:val="18"/>
                <w:lang w:val="en-US"/>
              </w:rPr>
            </w:pPr>
            <w:ins w:id="395"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0B40384" w14:textId="77777777" w:rsidR="006E1AA4" w:rsidRDefault="006E1AA4" w:rsidP="00C53697">
            <w:pPr>
              <w:spacing w:after="0"/>
              <w:rPr>
                <w:ins w:id="396"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4F7D723" w14:textId="77777777" w:rsidR="006E1AA4" w:rsidRDefault="006E1AA4" w:rsidP="00C53697">
            <w:pPr>
              <w:spacing w:after="0"/>
              <w:rPr>
                <w:ins w:id="397" w:author="Rafhael" w:date="2024-04-08T20:32:00Z"/>
                <w:rFonts w:ascii="Arial" w:eastAsiaTheme="minorHAnsi" w:hAnsi="Arial" w:cs="Arial"/>
                <w:kern w:val="2"/>
                <w:sz w:val="18"/>
                <w:szCs w:val="22"/>
                <w:lang w:val="en-US"/>
                <w14:ligatures w14:val="standardContextual"/>
              </w:rPr>
            </w:pPr>
          </w:p>
        </w:tc>
      </w:tr>
      <w:tr w:rsidR="006E1AA4" w14:paraId="44754640" w14:textId="77777777" w:rsidTr="00C53697">
        <w:trPr>
          <w:cantSplit/>
          <w:ins w:id="39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B9D090D" w14:textId="77777777" w:rsidR="006E1AA4" w:rsidRDefault="006E1AA4" w:rsidP="00C53697">
            <w:pPr>
              <w:keepNext/>
              <w:keepLines/>
              <w:spacing w:after="0"/>
              <w:rPr>
                <w:ins w:id="399" w:author="Rafhael" w:date="2024-04-08T20:32:00Z"/>
                <w:rFonts w:ascii="Arial" w:hAnsi="Arial" w:cs="Arial"/>
                <w:sz w:val="18"/>
                <w:lang w:val="en-US"/>
              </w:rPr>
            </w:pPr>
            <w:ins w:id="400" w:author="Rafhael" w:date="2024-04-08T20:32:00Z">
              <w:r>
                <w:rPr>
                  <w:rFonts w:ascii="Arial" w:eastAsiaTheme="minorHAnsi" w:hAnsi="Arial" w:cs="Arial"/>
                  <w:kern w:val="2"/>
                  <w:position w:val="-12"/>
                  <w:sz w:val="18"/>
                  <w:szCs w:val="22"/>
                  <w:lang w:val="en-US"/>
                  <w14:ligatures w14:val="standardContextual"/>
                </w:rPr>
                <w:object w:dxaOrig="435" w:dyaOrig="435" w14:anchorId="3A4C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8" o:title=""/>
                  </v:shape>
                  <o:OLEObject Type="Embed" ProgID="Equation.3" ShapeID="_x0000_i1025" DrawAspect="Content" ObjectID="_1774963670" r:id="rId19"/>
                </w:object>
              </w:r>
            </w:ins>
            <w:ins w:id="401" w:author="Rafhael" w:date="2024-04-08T20:32:00Z">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3271318F" w14:textId="77777777" w:rsidR="006E1AA4" w:rsidRDefault="006E1AA4" w:rsidP="00C53697">
            <w:pPr>
              <w:keepNext/>
              <w:keepLines/>
              <w:spacing w:after="0"/>
              <w:jc w:val="center"/>
              <w:rPr>
                <w:ins w:id="402" w:author="Rafhael" w:date="2024-04-08T20:32:00Z"/>
                <w:rFonts w:ascii="Arial" w:hAnsi="Arial" w:cs="Arial"/>
                <w:sz w:val="18"/>
                <w:lang w:val="en-US"/>
              </w:rPr>
            </w:pPr>
            <w:ins w:id="403" w:author="Rafhael" w:date="2024-04-08T20:32:00Z">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4869" w:type="dxa"/>
            <w:gridSpan w:val="6"/>
            <w:tcBorders>
              <w:top w:val="single" w:sz="4" w:space="0" w:color="auto"/>
              <w:left w:val="single" w:sz="4" w:space="0" w:color="auto"/>
              <w:bottom w:val="single" w:sz="4" w:space="0" w:color="auto"/>
              <w:right w:val="single" w:sz="4" w:space="0" w:color="auto"/>
            </w:tcBorders>
            <w:hideMark/>
          </w:tcPr>
          <w:p w14:paraId="3B86FBC3" w14:textId="77777777" w:rsidR="006E1AA4" w:rsidRDefault="006E1AA4" w:rsidP="00C53697">
            <w:pPr>
              <w:keepNext/>
              <w:keepLines/>
              <w:spacing w:after="0"/>
              <w:jc w:val="center"/>
              <w:rPr>
                <w:ins w:id="404" w:author="Rafhael" w:date="2024-04-08T20:32:00Z"/>
                <w:rFonts w:ascii="Arial" w:hAnsi="Arial" w:cs="Arial"/>
                <w:sz w:val="18"/>
                <w:lang w:val="en-US"/>
              </w:rPr>
            </w:pPr>
            <w:ins w:id="405" w:author="Rafhael" w:date="2024-04-08T20:32:00Z">
              <w:r>
                <w:rPr>
                  <w:rFonts w:ascii="Arial" w:hAnsi="Arial" w:cs="Arial"/>
                  <w:sz w:val="18"/>
                  <w:lang w:val="en-US"/>
                </w:rPr>
                <w:t>-98</w:t>
              </w:r>
            </w:ins>
          </w:p>
        </w:tc>
      </w:tr>
      <w:tr w:rsidR="006E1AA4" w14:paraId="7545436A" w14:textId="77777777" w:rsidTr="00C53697">
        <w:trPr>
          <w:cantSplit/>
          <w:ins w:id="40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214D9FE" w14:textId="77777777" w:rsidR="006E1AA4" w:rsidRDefault="006E1AA4" w:rsidP="00C53697">
            <w:pPr>
              <w:keepNext/>
              <w:keepLines/>
              <w:spacing w:after="0"/>
              <w:rPr>
                <w:ins w:id="407" w:author="Rafhael" w:date="2024-04-08T20:32:00Z"/>
                <w:rFonts w:ascii="Arial" w:hAnsi="Arial" w:cs="Arial"/>
                <w:sz w:val="18"/>
                <w:lang w:val="en-US"/>
              </w:rPr>
            </w:pPr>
            <w:ins w:id="408" w:author="Rafhael" w:date="2024-04-08T20:32:00Z">
              <w:r>
                <w:rPr>
                  <w:rFonts w:ascii="Arial" w:eastAsiaTheme="minorHAnsi" w:hAnsi="Arial" w:cs="Arial"/>
                  <w:kern w:val="2"/>
                  <w:position w:val="-12"/>
                  <w:sz w:val="18"/>
                  <w:szCs w:val="22"/>
                  <w:lang w:val="en-US"/>
                  <w14:ligatures w14:val="standardContextual"/>
                </w:rPr>
                <w:object w:dxaOrig="870" w:dyaOrig="285" w14:anchorId="2D8628D1">
                  <v:shape id="_x0000_i1026" type="#_x0000_t75" style="width:43.5pt;height:14.5pt" o:ole="" fillcolor="window">
                    <v:imagedata r:id="rId20" o:title=""/>
                  </v:shape>
                  <o:OLEObject Type="Embed" ProgID="Equation.3" ShapeID="_x0000_i1026" DrawAspect="Content" ObjectID="_1774963671" r:id="rId21"/>
                </w:object>
              </w:r>
            </w:ins>
          </w:p>
        </w:tc>
        <w:tc>
          <w:tcPr>
            <w:tcW w:w="709" w:type="dxa"/>
            <w:tcBorders>
              <w:top w:val="single" w:sz="4" w:space="0" w:color="auto"/>
              <w:left w:val="single" w:sz="4" w:space="0" w:color="auto"/>
              <w:bottom w:val="single" w:sz="4" w:space="0" w:color="auto"/>
              <w:right w:val="single" w:sz="4" w:space="0" w:color="auto"/>
            </w:tcBorders>
            <w:hideMark/>
          </w:tcPr>
          <w:p w14:paraId="54FBCFD2" w14:textId="77777777" w:rsidR="006E1AA4" w:rsidRDefault="006E1AA4" w:rsidP="00C53697">
            <w:pPr>
              <w:keepNext/>
              <w:keepLines/>
              <w:spacing w:after="0"/>
              <w:jc w:val="center"/>
              <w:rPr>
                <w:ins w:id="409" w:author="Rafhael" w:date="2024-04-08T20:32:00Z"/>
                <w:rFonts w:ascii="Arial" w:hAnsi="Arial" w:cs="Arial"/>
                <w:sz w:val="18"/>
                <w:lang w:val="en-US"/>
              </w:rPr>
            </w:pPr>
            <w:ins w:id="410" w:author="Rafhael" w:date="2024-04-08T20:32:00Z">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5B60905E" w14:textId="77777777" w:rsidR="006E1AA4" w:rsidRDefault="006E1AA4" w:rsidP="00C53697">
            <w:pPr>
              <w:jc w:val="center"/>
              <w:rPr>
                <w:ins w:id="411" w:author="Rafhael" w:date="2024-04-08T20:32:00Z"/>
                <w:rFonts w:ascii="Arial" w:hAnsi="Arial" w:cs="Arial"/>
                <w:sz w:val="18"/>
                <w:szCs w:val="18"/>
                <w:lang w:val="en-US"/>
              </w:rPr>
            </w:pPr>
            <w:ins w:id="412" w:author="Rafhael" w:date="2024-04-08T20:32:00Z">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228F4143" w14:textId="77777777" w:rsidR="006E1AA4" w:rsidRDefault="006E1AA4" w:rsidP="00C53697">
            <w:pPr>
              <w:jc w:val="center"/>
              <w:rPr>
                <w:ins w:id="413" w:author="Rafhael" w:date="2024-04-08T20:32:00Z"/>
                <w:rFonts w:ascii="Arial" w:hAnsi="Arial" w:cs="Arial"/>
                <w:sz w:val="18"/>
                <w:szCs w:val="18"/>
                <w:lang w:val="en-US"/>
              </w:rPr>
            </w:pPr>
            <w:ins w:id="414" w:author="Rafhael" w:date="2024-04-08T20:32:00Z">
              <w:r>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6CC77C62" w14:textId="77777777" w:rsidR="006E1AA4" w:rsidRDefault="006E1AA4" w:rsidP="00C53697">
            <w:pPr>
              <w:jc w:val="center"/>
              <w:rPr>
                <w:ins w:id="415" w:author="Rafhael" w:date="2024-04-08T20:32:00Z"/>
                <w:rFonts w:ascii="Arial" w:hAnsi="Arial" w:cs="Arial"/>
                <w:sz w:val="18"/>
                <w:szCs w:val="18"/>
                <w:lang w:val="en-US"/>
              </w:rPr>
            </w:pPr>
            <w:ins w:id="416" w:author="Rafhael" w:date="2024-04-08T20:32:00Z">
              <w:r>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3BFB9BA9" w14:textId="77777777" w:rsidR="006E1AA4" w:rsidRDefault="006E1AA4" w:rsidP="00C53697">
            <w:pPr>
              <w:jc w:val="center"/>
              <w:rPr>
                <w:ins w:id="417" w:author="Rafhael" w:date="2024-04-08T20:32:00Z"/>
                <w:rFonts w:ascii="Arial" w:hAnsi="Arial" w:cs="Arial"/>
                <w:sz w:val="18"/>
                <w:szCs w:val="18"/>
                <w:lang w:val="en-US"/>
              </w:rPr>
            </w:pPr>
            <w:ins w:id="418" w:author="Rafhael" w:date="2024-04-08T20:32: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3E8F7724" w14:textId="77777777" w:rsidR="006E1AA4" w:rsidRDefault="006E1AA4" w:rsidP="00C53697">
            <w:pPr>
              <w:jc w:val="center"/>
              <w:rPr>
                <w:ins w:id="419" w:author="Rafhael" w:date="2024-04-08T20:32:00Z"/>
                <w:rFonts w:ascii="Arial" w:hAnsi="Arial" w:cs="Arial"/>
                <w:sz w:val="18"/>
                <w:szCs w:val="18"/>
                <w:lang w:val="en-US"/>
              </w:rPr>
            </w:pPr>
            <w:ins w:id="420" w:author="Rafhael" w:date="2024-04-08T20:32:00Z">
              <w:r>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20DA6444" w14:textId="77777777" w:rsidR="006E1AA4" w:rsidRDefault="006E1AA4" w:rsidP="00C53697">
            <w:pPr>
              <w:jc w:val="center"/>
              <w:rPr>
                <w:ins w:id="421" w:author="Rafhael" w:date="2024-04-08T20:32:00Z"/>
                <w:rFonts w:ascii="Arial" w:hAnsi="Arial" w:cs="Arial"/>
                <w:sz w:val="18"/>
                <w:szCs w:val="18"/>
                <w:lang w:val="en-US"/>
              </w:rPr>
            </w:pPr>
            <w:ins w:id="422" w:author="Rafhael" w:date="2024-04-08T20:32:00Z">
              <w:r>
                <w:rPr>
                  <w:rFonts w:ascii="Arial" w:hAnsi="Arial" w:cs="Arial"/>
                  <w:sz w:val="18"/>
                  <w:szCs w:val="18"/>
                  <w:lang w:val="en-US"/>
                </w:rPr>
                <w:t>12</w:t>
              </w:r>
            </w:ins>
          </w:p>
        </w:tc>
      </w:tr>
      <w:tr w:rsidR="006E1AA4" w14:paraId="094B4F67" w14:textId="77777777" w:rsidTr="00C53697">
        <w:trPr>
          <w:cantSplit/>
          <w:ins w:id="42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D383AFB" w14:textId="77777777" w:rsidR="006E1AA4" w:rsidRDefault="006E1AA4" w:rsidP="00C53697">
            <w:pPr>
              <w:keepNext/>
              <w:keepLines/>
              <w:spacing w:after="0"/>
              <w:rPr>
                <w:ins w:id="424" w:author="Rafhael" w:date="2024-04-08T20:32:00Z"/>
                <w:rFonts w:ascii="Arial" w:hAnsi="Arial" w:cs="Arial"/>
                <w:sz w:val="18"/>
                <w:szCs w:val="22"/>
                <w:lang w:val="en-US"/>
              </w:rPr>
            </w:pPr>
            <w:ins w:id="425" w:author="Rafhael" w:date="2024-04-08T20:32:00Z">
              <w:r>
                <w:rPr>
                  <w:rFonts w:ascii="Arial" w:eastAsiaTheme="minorHAnsi" w:hAnsi="Arial" w:cs="Arial"/>
                  <w:kern w:val="2"/>
                  <w:position w:val="-12"/>
                  <w:sz w:val="18"/>
                  <w:szCs w:val="22"/>
                  <w:lang w:val="en-US"/>
                  <w14:ligatures w14:val="standardContextual"/>
                </w:rPr>
                <w:object w:dxaOrig="570" w:dyaOrig="420" w14:anchorId="0ED8B557">
                  <v:shape id="_x0000_i1027" type="#_x0000_t75" style="width:28.5pt;height:21pt" o:ole="" fillcolor="window">
                    <v:imagedata r:id="rId22" o:title=""/>
                  </v:shape>
                  <o:OLEObject Type="Embed" ProgID="Equation.3" ShapeID="_x0000_i1027" DrawAspect="Content" ObjectID="_1774963672" r:id="rId23"/>
                </w:object>
              </w:r>
            </w:ins>
            <w:ins w:id="426" w:author="Rafhael" w:date="2024-04-08T20:32:00Z">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713BAA96" w14:textId="77777777" w:rsidR="006E1AA4" w:rsidRDefault="006E1AA4" w:rsidP="00C53697">
            <w:pPr>
              <w:keepNext/>
              <w:keepLines/>
              <w:spacing w:after="0"/>
              <w:jc w:val="center"/>
              <w:rPr>
                <w:ins w:id="427" w:author="Rafhael" w:date="2024-04-08T20:32:00Z"/>
                <w:rFonts w:ascii="Arial" w:hAnsi="Arial" w:cs="Arial"/>
                <w:sz w:val="18"/>
                <w:lang w:val="en-US"/>
              </w:rPr>
            </w:pPr>
            <w:ins w:id="428" w:author="Rafhael" w:date="2024-04-08T20:32:00Z">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190C42FE" w14:textId="77777777" w:rsidR="006E1AA4" w:rsidRDefault="006E1AA4" w:rsidP="00C53697">
            <w:pPr>
              <w:jc w:val="center"/>
              <w:rPr>
                <w:ins w:id="429" w:author="Rafhael" w:date="2024-04-08T20:32:00Z"/>
                <w:rFonts w:ascii="Arial" w:hAnsi="Arial" w:cs="Arial"/>
                <w:sz w:val="18"/>
                <w:szCs w:val="18"/>
                <w:lang w:val="en-US"/>
              </w:rPr>
            </w:pPr>
            <w:ins w:id="430" w:author="Rafhael" w:date="2024-04-08T20:32:00Z">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672BF8D" w14:textId="77777777" w:rsidR="006E1AA4" w:rsidRDefault="006E1AA4" w:rsidP="00C53697">
            <w:pPr>
              <w:jc w:val="center"/>
              <w:rPr>
                <w:ins w:id="431" w:author="Rafhael" w:date="2024-04-08T20:32:00Z"/>
                <w:rFonts w:ascii="Arial" w:hAnsi="Arial" w:cs="Arial"/>
                <w:sz w:val="18"/>
                <w:szCs w:val="18"/>
                <w:lang w:val="en-US"/>
              </w:rPr>
            </w:pPr>
            <w:ins w:id="432" w:author="Rafhael" w:date="2024-04-08T20:32:00Z">
              <w:r>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7B2B3D51" w14:textId="77777777" w:rsidR="006E1AA4" w:rsidRDefault="006E1AA4" w:rsidP="00C53697">
            <w:pPr>
              <w:jc w:val="center"/>
              <w:rPr>
                <w:ins w:id="433" w:author="Rafhael" w:date="2024-04-08T20:32:00Z"/>
                <w:rFonts w:ascii="Arial" w:hAnsi="Arial" w:cs="Arial"/>
                <w:sz w:val="18"/>
                <w:szCs w:val="18"/>
                <w:lang w:val="en-US"/>
              </w:rPr>
            </w:pPr>
            <w:ins w:id="434" w:author="Rafhael" w:date="2024-04-08T20:32:00Z">
              <w:r>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44DC3600" w14:textId="77777777" w:rsidR="006E1AA4" w:rsidRDefault="006E1AA4" w:rsidP="00C53697">
            <w:pPr>
              <w:jc w:val="center"/>
              <w:rPr>
                <w:ins w:id="435" w:author="Rafhael" w:date="2024-04-08T20:32:00Z"/>
                <w:rFonts w:ascii="Arial" w:hAnsi="Arial" w:cs="Arial"/>
                <w:sz w:val="18"/>
                <w:szCs w:val="18"/>
                <w:lang w:val="en-US"/>
              </w:rPr>
            </w:pPr>
            <w:ins w:id="436" w:author="Rafhael" w:date="2024-04-08T20:32: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4F10754A" w14:textId="77777777" w:rsidR="006E1AA4" w:rsidRDefault="006E1AA4" w:rsidP="00C53697">
            <w:pPr>
              <w:jc w:val="center"/>
              <w:rPr>
                <w:ins w:id="437" w:author="Rafhael" w:date="2024-04-08T20:32:00Z"/>
                <w:rFonts w:ascii="Arial" w:hAnsi="Arial" w:cs="Arial"/>
                <w:sz w:val="18"/>
                <w:szCs w:val="18"/>
                <w:lang w:val="en-US"/>
              </w:rPr>
            </w:pPr>
            <w:ins w:id="438" w:author="Rafhael" w:date="2024-04-08T20:32:00Z">
              <w:r>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4570892D" w14:textId="77777777" w:rsidR="006E1AA4" w:rsidRDefault="006E1AA4" w:rsidP="00C53697">
            <w:pPr>
              <w:jc w:val="center"/>
              <w:rPr>
                <w:ins w:id="439" w:author="Rafhael" w:date="2024-04-08T20:32:00Z"/>
                <w:rFonts w:ascii="Arial" w:hAnsi="Arial" w:cs="Arial"/>
                <w:sz w:val="18"/>
                <w:szCs w:val="18"/>
                <w:lang w:val="en-US"/>
              </w:rPr>
            </w:pPr>
            <w:ins w:id="440" w:author="Rafhael" w:date="2024-04-08T20:32:00Z">
              <w:r>
                <w:rPr>
                  <w:rFonts w:ascii="Arial" w:hAnsi="Arial" w:cs="Arial"/>
                  <w:sz w:val="18"/>
                  <w:szCs w:val="18"/>
                  <w:lang w:val="en-US"/>
                </w:rPr>
                <w:t>3.36</w:t>
              </w:r>
            </w:ins>
          </w:p>
        </w:tc>
      </w:tr>
      <w:tr w:rsidR="006E1AA4" w14:paraId="465474A4" w14:textId="77777777" w:rsidTr="00C53697">
        <w:trPr>
          <w:cantSplit/>
          <w:trHeight w:val="251"/>
          <w:ins w:id="44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931E3E8" w14:textId="77777777" w:rsidR="006E1AA4" w:rsidRDefault="006E1AA4" w:rsidP="00C53697">
            <w:pPr>
              <w:keepNext/>
              <w:keepLines/>
              <w:spacing w:after="0"/>
              <w:rPr>
                <w:ins w:id="442" w:author="Rafhael" w:date="2024-04-08T20:32:00Z"/>
                <w:rFonts w:ascii="Arial" w:hAnsi="Arial" w:cs="Arial"/>
                <w:sz w:val="18"/>
                <w:szCs w:val="22"/>
                <w:lang w:val="en-US"/>
              </w:rPr>
            </w:pPr>
            <w:ins w:id="443" w:author="Rafhael" w:date="2024-04-08T20:32:00Z">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7A010BAD" w14:textId="77777777" w:rsidR="006E1AA4" w:rsidRDefault="006E1AA4" w:rsidP="00C53697">
            <w:pPr>
              <w:keepNext/>
              <w:keepLines/>
              <w:spacing w:after="0"/>
              <w:jc w:val="center"/>
              <w:rPr>
                <w:ins w:id="444" w:author="Rafhael" w:date="2024-04-08T20:32:00Z"/>
                <w:rFonts w:ascii="Arial" w:hAnsi="Arial" w:cs="Arial"/>
                <w:sz w:val="18"/>
                <w:lang w:val="en-US"/>
              </w:rPr>
            </w:pPr>
            <w:ins w:id="445" w:author="Rafhael" w:date="2024-04-08T20:32:00Z">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811" w:type="dxa"/>
            <w:tcBorders>
              <w:top w:val="single" w:sz="4" w:space="0" w:color="auto"/>
              <w:left w:val="single" w:sz="4" w:space="0" w:color="auto"/>
              <w:bottom w:val="single" w:sz="4" w:space="0" w:color="auto"/>
              <w:right w:val="single" w:sz="4" w:space="0" w:color="auto"/>
            </w:tcBorders>
            <w:hideMark/>
          </w:tcPr>
          <w:p w14:paraId="1529E83B" w14:textId="77777777" w:rsidR="006E1AA4" w:rsidRDefault="006E1AA4" w:rsidP="00C53697">
            <w:pPr>
              <w:jc w:val="center"/>
              <w:rPr>
                <w:ins w:id="446" w:author="Rafhael" w:date="2024-04-08T20:32:00Z"/>
                <w:rFonts w:ascii="Arial" w:hAnsi="Arial" w:cs="Arial"/>
                <w:sz w:val="18"/>
                <w:szCs w:val="18"/>
                <w:lang w:val="en-US"/>
              </w:rPr>
            </w:pPr>
            <w:ins w:id="447" w:author="Rafhael" w:date="2024-04-08T20:32:00Z">
              <w:r>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03BEE6FE" w14:textId="77777777" w:rsidR="006E1AA4" w:rsidRDefault="006E1AA4" w:rsidP="00C53697">
            <w:pPr>
              <w:jc w:val="center"/>
              <w:rPr>
                <w:ins w:id="448" w:author="Rafhael" w:date="2024-04-08T20:32:00Z"/>
                <w:rFonts w:ascii="Arial" w:hAnsi="Arial" w:cs="Arial"/>
                <w:sz w:val="18"/>
                <w:szCs w:val="18"/>
                <w:lang w:val="en-US"/>
              </w:rPr>
            </w:pPr>
            <w:ins w:id="449" w:author="Rafhael" w:date="2024-04-08T20:32:00Z">
              <w:r>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4DB063A8" w14:textId="77777777" w:rsidR="006E1AA4" w:rsidRDefault="006E1AA4" w:rsidP="00C53697">
            <w:pPr>
              <w:jc w:val="center"/>
              <w:rPr>
                <w:ins w:id="450" w:author="Rafhael" w:date="2024-04-08T20:32:00Z"/>
                <w:rFonts w:ascii="Arial" w:hAnsi="Arial" w:cs="Arial"/>
                <w:sz w:val="18"/>
                <w:szCs w:val="18"/>
                <w:lang w:val="en-US"/>
              </w:rPr>
            </w:pPr>
            <w:ins w:id="451" w:author="Rafhael" w:date="2024-04-08T20:32:00Z">
              <w:r>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02EC0584" w14:textId="77777777" w:rsidR="006E1AA4" w:rsidRDefault="006E1AA4" w:rsidP="00C53697">
            <w:pPr>
              <w:jc w:val="center"/>
              <w:rPr>
                <w:ins w:id="452" w:author="Rafhael" w:date="2024-04-08T20:32:00Z"/>
                <w:rFonts w:ascii="Arial" w:hAnsi="Arial" w:cs="Arial"/>
                <w:sz w:val="18"/>
                <w:szCs w:val="18"/>
                <w:lang w:val="en-US"/>
              </w:rPr>
            </w:pPr>
            <w:ins w:id="453" w:author="Rafhael" w:date="2024-04-08T20:32: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339C587E" w14:textId="77777777" w:rsidR="006E1AA4" w:rsidRDefault="006E1AA4" w:rsidP="00C53697">
            <w:pPr>
              <w:jc w:val="center"/>
              <w:rPr>
                <w:ins w:id="454" w:author="Rafhael" w:date="2024-04-08T20:32:00Z"/>
                <w:rFonts w:ascii="Arial" w:hAnsi="Arial" w:cs="Arial"/>
                <w:sz w:val="18"/>
                <w:szCs w:val="18"/>
                <w:lang w:val="en-US"/>
              </w:rPr>
            </w:pPr>
            <w:ins w:id="455" w:author="Rafhael" w:date="2024-04-08T20:32:00Z">
              <w:r>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0FFBB4D1" w14:textId="77777777" w:rsidR="006E1AA4" w:rsidRDefault="006E1AA4" w:rsidP="00C53697">
            <w:pPr>
              <w:jc w:val="center"/>
              <w:rPr>
                <w:ins w:id="456" w:author="Rafhael" w:date="2024-04-08T20:32:00Z"/>
                <w:rFonts w:ascii="Arial" w:hAnsi="Arial" w:cs="Arial"/>
                <w:sz w:val="18"/>
                <w:szCs w:val="18"/>
                <w:lang w:val="en-US"/>
              </w:rPr>
            </w:pPr>
            <w:ins w:id="457" w:author="Rafhael" w:date="2024-04-08T20:32:00Z">
              <w:r>
                <w:rPr>
                  <w:rFonts w:ascii="Arial" w:hAnsi="Arial" w:cs="Arial"/>
                  <w:sz w:val="18"/>
                  <w:szCs w:val="18"/>
                  <w:lang w:val="en-US"/>
                </w:rPr>
                <w:t>-86</w:t>
              </w:r>
            </w:ins>
          </w:p>
        </w:tc>
      </w:tr>
      <w:tr w:rsidR="006E1AA4" w14:paraId="2DD66154" w14:textId="77777777" w:rsidTr="00C53697">
        <w:trPr>
          <w:cantSplit/>
          <w:ins w:id="45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10B92B1" w14:textId="77777777" w:rsidR="006E1AA4" w:rsidRDefault="006E1AA4" w:rsidP="00C53697">
            <w:pPr>
              <w:keepNext/>
              <w:keepLines/>
              <w:spacing w:after="0"/>
              <w:rPr>
                <w:ins w:id="459" w:author="Rafhael" w:date="2024-04-08T20:32:00Z"/>
                <w:rFonts w:ascii="Arial" w:hAnsi="Arial" w:cs="Arial"/>
                <w:sz w:val="18"/>
                <w:szCs w:val="22"/>
                <w:lang w:val="en-US"/>
              </w:rPr>
            </w:pPr>
            <w:ins w:id="460" w:author="Rafhael" w:date="2024-04-08T20:32:00Z">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24076559" w14:textId="77777777" w:rsidR="006E1AA4" w:rsidRDefault="006E1AA4" w:rsidP="00C53697">
            <w:pPr>
              <w:keepNext/>
              <w:keepLines/>
              <w:spacing w:after="0"/>
              <w:jc w:val="center"/>
              <w:rPr>
                <w:ins w:id="461"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AC7C107" w14:textId="77777777" w:rsidR="006E1AA4" w:rsidRDefault="006E1AA4" w:rsidP="00C53697">
            <w:pPr>
              <w:keepNext/>
              <w:keepLines/>
              <w:spacing w:after="0"/>
              <w:jc w:val="center"/>
              <w:rPr>
                <w:ins w:id="462" w:author="Rafhael" w:date="2024-04-08T20:32:00Z"/>
                <w:rFonts w:ascii="Arial" w:hAnsi="Arial" w:cs="Arial"/>
                <w:sz w:val="18"/>
                <w:lang w:val="en-US"/>
              </w:rPr>
            </w:pPr>
            <w:ins w:id="463" w:author="Rafhael" w:date="2024-04-08T20:32:00Z">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C44FE22" w14:textId="77777777" w:rsidR="006E1AA4" w:rsidRDefault="006E1AA4" w:rsidP="00C53697">
            <w:pPr>
              <w:keepNext/>
              <w:keepLines/>
              <w:spacing w:after="0"/>
              <w:jc w:val="center"/>
              <w:rPr>
                <w:ins w:id="464" w:author="Rafhael" w:date="2024-04-08T20:32:00Z"/>
                <w:rFonts w:ascii="Arial" w:hAnsi="Arial" w:cs="Arial"/>
                <w:sz w:val="18"/>
                <w:lang w:val="en-US"/>
              </w:rPr>
            </w:pPr>
            <w:ins w:id="465" w:author="Rafhael" w:date="2024-04-08T20:32:00Z">
              <w:r>
                <w:rPr>
                  <w:rFonts w:ascii="Arial" w:hAnsi="Arial" w:cs="Arial"/>
                  <w:sz w:val="18"/>
                  <w:lang w:val="en-US"/>
                </w:rPr>
                <w:t>AWGN</w:t>
              </w:r>
            </w:ins>
          </w:p>
        </w:tc>
      </w:tr>
      <w:tr w:rsidR="006E1AA4" w14:paraId="038D7202" w14:textId="77777777" w:rsidTr="00C53697">
        <w:trPr>
          <w:cantSplit/>
          <w:ins w:id="46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4609A7A" w14:textId="77777777" w:rsidR="006E1AA4" w:rsidRDefault="006E1AA4" w:rsidP="00C53697">
            <w:pPr>
              <w:keepNext/>
              <w:keepLines/>
              <w:spacing w:after="0"/>
              <w:rPr>
                <w:ins w:id="467" w:author="Rafhael" w:date="2024-04-08T20:32:00Z"/>
                <w:rFonts w:ascii="Arial" w:hAnsi="Arial" w:cs="Arial"/>
                <w:sz w:val="18"/>
                <w:lang w:val="en-US"/>
              </w:rPr>
            </w:pPr>
            <w:ins w:id="468" w:author="Rafhael" w:date="2024-04-08T20:32:00Z">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5912EE52" w14:textId="77777777" w:rsidR="006E1AA4" w:rsidRDefault="006E1AA4" w:rsidP="00C53697">
            <w:pPr>
              <w:keepNext/>
              <w:keepLines/>
              <w:spacing w:after="0"/>
              <w:jc w:val="center"/>
              <w:rPr>
                <w:ins w:id="469"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64D9BE0" w14:textId="77777777" w:rsidR="006E1AA4" w:rsidRDefault="006E1AA4" w:rsidP="00C53697">
            <w:pPr>
              <w:keepNext/>
              <w:keepLines/>
              <w:spacing w:after="0"/>
              <w:jc w:val="center"/>
              <w:rPr>
                <w:ins w:id="470" w:author="Rafhael" w:date="2024-04-08T20:32:00Z"/>
                <w:rFonts w:ascii="Arial" w:hAnsi="Arial" w:cs="Arial"/>
                <w:sz w:val="18"/>
                <w:lang w:val="en-US"/>
              </w:rPr>
            </w:pPr>
            <w:ins w:id="471" w:author="Rafhael" w:date="2024-04-08T20:32:00Z">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A61C348" w14:textId="77777777" w:rsidR="006E1AA4" w:rsidRDefault="006E1AA4" w:rsidP="00C53697">
            <w:pPr>
              <w:keepNext/>
              <w:keepLines/>
              <w:spacing w:after="0"/>
              <w:jc w:val="center"/>
              <w:rPr>
                <w:ins w:id="472" w:author="Rafhael" w:date="2024-04-08T20:32:00Z"/>
                <w:rFonts w:ascii="Arial" w:hAnsi="Arial" w:cs="Arial"/>
                <w:sz w:val="18"/>
                <w:lang w:val="en-US"/>
              </w:rPr>
            </w:pPr>
            <w:ins w:id="473" w:author="Rafhael" w:date="2024-04-08T20:32:00Z">
              <w:r>
                <w:rPr>
                  <w:rFonts w:ascii="Arial" w:hAnsi="Arial" w:cs="Arial"/>
                  <w:sz w:val="18"/>
                  <w:lang w:val="en-US" w:eastAsia="ja-JP"/>
                </w:rPr>
                <w:t>1x1</w:t>
              </w:r>
            </w:ins>
          </w:p>
        </w:tc>
      </w:tr>
      <w:tr w:rsidR="006E1AA4" w14:paraId="6154289D" w14:textId="77777777" w:rsidTr="00C53697">
        <w:trPr>
          <w:cantSplit/>
          <w:ins w:id="47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45B69D3" w14:textId="77777777" w:rsidR="006E1AA4" w:rsidRDefault="006E1AA4" w:rsidP="00C53697">
            <w:pPr>
              <w:keepNext/>
              <w:keepLines/>
              <w:spacing w:after="0"/>
              <w:rPr>
                <w:ins w:id="475" w:author="Rafhael" w:date="2024-04-08T20:32:00Z"/>
                <w:rFonts w:ascii="Arial" w:hAnsi="Arial" w:cs="Arial"/>
                <w:sz w:val="18"/>
                <w:szCs w:val="18"/>
                <w:lang w:val="en-US" w:eastAsia="ja-JP"/>
              </w:rPr>
            </w:pPr>
            <w:ins w:id="476" w:author="Rafhael" w:date="2024-04-08T20:32:00Z">
              <w:r>
                <w:rPr>
                  <w:rFonts w:ascii="Arial" w:hAnsi="Arial" w:cs="Arial"/>
                  <w:sz w:val="18"/>
                  <w:szCs w:val="18"/>
                  <w:lang w:val="en-US" w:eastAsia="ja-JP"/>
                </w:rPr>
                <w:t>Timing offset to Cell 1</w:t>
              </w:r>
            </w:ins>
          </w:p>
          <w:p w14:paraId="21F7BF36" w14:textId="77777777" w:rsidR="006E1AA4" w:rsidRDefault="006E1AA4" w:rsidP="00C53697">
            <w:pPr>
              <w:keepNext/>
              <w:keepLines/>
              <w:spacing w:after="0"/>
              <w:rPr>
                <w:ins w:id="477" w:author="Rafhael" w:date="2024-04-08T20:32:00Z"/>
                <w:rFonts w:ascii="Arial" w:hAnsi="Arial" w:cs="Arial"/>
                <w:sz w:val="18"/>
                <w:szCs w:val="22"/>
                <w:lang w:val="en-US"/>
              </w:rPr>
            </w:pPr>
            <w:ins w:id="478" w:author="Rafhael" w:date="2024-04-08T20:32:00Z">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386F4240" w14:textId="77777777" w:rsidR="006E1AA4" w:rsidRDefault="006E1AA4" w:rsidP="00C53697">
            <w:pPr>
              <w:keepNext/>
              <w:keepLines/>
              <w:spacing w:after="0"/>
              <w:jc w:val="center"/>
              <w:rPr>
                <w:ins w:id="479" w:author="Rafhael" w:date="2024-04-08T20:32:00Z"/>
                <w:rFonts w:ascii="Arial" w:hAnsi="Arial" w:cs="Arial"/>
                <w:sz w:val="18"/>
                <w:lang w:val="en-US"/>
              </w:rPr>
            </w:pPr>
            <w:ins w:id="480" w:author="Rafhael" w:date="2024-04-08T20:32:00Z">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F4D5D9B" w14:textId="77777777" w:rsidR="006E1AA4" w:rsidRDefault="006E1AA4" w:rsidP="00C53697">
            <w:pPr>
              <w:keepNext/>
              <w:keepLines/>
              <w:spacing w:after="0"/>
              <w:jc w:val="center"/>
              <w:rPr>
                <w:ins w:id="481" w:author="Rafhael" w:date="2024-04-08T20:32:00Z"/>
                <w:rFonts w:ascii="Arial" w:hAnsi="Arial" w:cs="Arial"/>
                <w:sz w:val="18"/>
                <w:lang w:val="en-US"/>
              </w:rPr>
            </w:pPr>
            <w:ins w:id="482" w:author="Rafhael" w:date="2024-04-08T20:32:00Z">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60CBA4E" w14:textId="77777777" w:rsidR="006E1AA4" w:rsidRDefault="006E1AA4" w:rsidP="00C53697">
            <w:pPr>
              <w:keepNext/>
              <w:keepLines/>
              <w:spacing w:after="0"/>
              <w:jc w:val="center"/>
              <w:rPr>
                <w:ins w:id="483" w:author="Rafhael" w:date="2024-04-08T20:32:00Z"/>
                <w:rFonts w:ascii="Arial" w:hAnsi="Arial" w:cs="Arial"/>
                <w:sz w:val="18"/>
                <w:lang w:val="en-US"/>
              </w:rPr>
            </w:pPr>
            <w:ins w:id="484" w:author="Rafhael" w:date="2024-04-08T20:32:00Z">
              <w:r>
                <w:rPr>
                  <w:rFonts w:ascii="Arial" w:hAnsi="Arial" w:cs="Arial"/>
                  <w:sz w:val="18"/>
                  <w:lang w:val="en-US" w:eastAsia="ja-JP"/>
                </w:rPr>
                <w:t>Based on Satellite Assistance information</w:t>
              </w:r>
            </w:ins>
          </w:p>
        </w:tc>
      </w:tr>
      <w:tr w:rsidR="006E1AA4" w14:paraId="49715081" w14:textId="77777777" w:rsidTr="00C53697">
        <w:trPr>
          <w:cantSplit/>
          <w:ins w:id="485" w:author="Rafhael" w:date="2024-04-08T20:32:00Z"/>
        </w:trPr>
        <w:tc>
          <w:tcPr>
            <w:tcW w:w="9825" w:type="dxa"/>
            <w:gridSpan w:val="8"/>
            <w:tcBorders>
              <w:top w:val="single" w:sz="4" w:space="0" w:color="auto"/>
              <w:left w:val="single" w:sz="4" w:space="0" w:color="auto"/>
              <w:bottom w:val="single" w:sz="4" w:space="0" w:color="auto"/>
              <w:right w:val="single" w:sz="4" w:space="0" w:color="auto"/>
            </w:tcBorders>
            <w:hideMark/>
          </w:tcPr>
          <w:p w14:paraId="74A6E6A0" w14:textId="77777777" w:rsidR="006E1AA4" w:rsidRDefault="006E1AA4" w:rsidP="00C53697">
            <w:pPr>
              <w:pStyle w:val="TAN"/>
              <w:rPr>
                <w:ins w:id="486" w:author="Rafhael" w:date="2024-04-08T20:32:00Z"/>
                <w:lang w:val="en-US"/>
              </w:rPr>
            </w:pPr>
            <w:ins w:id="487" w:author="Rafhael" w:date="2024-04-08T20:32:00Z">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41EA6EED" w14:textId="77777777" w:rsidR="006E1AA4" w:rsidRDefault="006E1AA4" w:rsidP="00C53697">
            <w:pPr>
              <w:pStyle w:val="TAN"/>
              <w:rPr>
                <w:ins w:id="488" w:author="Rafhael" w:date="2024-04-08T20:32:00Z"/>
                <w:rFonts w:cstheme="minorBidi"/>
                <w:lang w:val="en-US"/>
              </w:rPr>
            </w:pPr>
            <w:ins w:id="489" w:author="Rafhael" w:date="2024-04-08T20:32:00Z">
              <w:r>
                <w:rPr>
                  <w:lang w:val="en-US"/>
                </w:rPr>
                <w:t xml:space="preserve">Note 2:     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59AE5C07" w14:textId="77777777" w:rsidR="006E1AA4" w:rsidRDefault="006E1AA4" w:rsidP="00C53697">
            <w:pPr>
              <w:pStyle w:val="TAN"/>
              <w:rPr>
                <w:ins w:id="490" w:author="Rafhael" w:date="2024-04-08T20:32:00Z"/>
                <w:lang w:val="en-US"/>
              </w:rPr>
            </w:pPr>
            <w:ins w:id="491" w:author="Rafhael" w:date="2024-04-08T20:32:00Z">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ins>
            <w:ins w:id="492" w:author="Rafhael" w:date="2024-04-08T20:32:00Z">
              <w:r>
                <w:rPr>
                  <w:rFonts w:eastAsiaTheme="minorHAnsi" w:cs="v4.2.0"/>
                  <w:kern w:val="2"/>
                  <w:position w:val="-12"/>
                  <w:szCs w:val="22"/>
                  <w:lang w:val="en-US"/>
                  <w14:ligatures w14:val="standardContextual"/>
                </w:rPr>
                <w:object w:dxaOrig="435" w:dyaOrig="435" w14:anchorId="2AB19529">
                  <v:shape id="_x0000_i1028" type="#_x0000_t75" style="width:22pt;height:22pt" o:ole="" fillcolor="window">
                    <v:imagedata r:id="rId18" o:title=""/>
                  </v:shape>
                  <o:OLEObject Type="Embed" ProgID="Equation.3" ShapeID="_x0000_i1028" DrawAspect="Content" ObjectID="_1774963673" r:id="rId24"/>
                </w:object>
              </w:r>
            </w:ins>
            <w:ins w:id="493" w:author="Rafhael" w:date="2024-04-08T20:32:00Z">
              <w:r>
                <w:rPr>
                  <w:lang w:val="en-US"/>
                </w:rPr>
                <w:t xml:space="preserve"> to be fulfilled.</w:t>
              </w:r>
            </w:ins>
          </w:p>
          <w:p w14:paraId="110D61E5" w14:textId="77777777" w:rsidR="006E1AA4" w:rsidRDefault="006E1AA4" w:rsidP="00C53697">
            <w:pPr>
              <w:pStyle w:val="TAN"/>
              <w:rPr>
                <w:ins w:id="494" w:author="Rafhael" w:date="2024-04-08T20:32:00Z"/>
                <w:lang w:val="en-US"/>
              </w:rPr>
            </w:pPr>
            <w:ins w:id="495" w:author="Rafhael" w:date="2024-04-08T20:32:00Z">
              <w:r>
                <w:rPr>
                  <w:lang w:val="en-US"/>
                </w:rPr>
                <w:t>Note 3:</w:t>
              </w:r>
              <w:r>
                <w:rPr>
                  <w:lang w:val="en-US"/>
                </w:rPr>
                <w:tab/>
                <w:t>Es/</w:t>
              </w:r>
              <w:proofErr w:type="spellStart"/>
              <w:r>
                <w:rPr>
                  <w:lang w:val="en-US"/>
                </w:rPr>
                <w:t>Iot</w:t>
              </w:r>
              <w:proofErr w:type="spellEnd"/>
              <w:r>
                <w:rPr>
                  <w:lang w:val="en-US"/>
                </w:rPr>
                <w:t xml:space="preserve"> and RSRP level has been derived from other parameters for information purpose. They are not settable parameters themselves.</w:t>
              </w:r>
            </w:ins>
          </w:p>
        </w:tc>
      </w:tr>
    </w:tbl>
    <w:p w14:paraId="1B2A3530" w14:textId="77777777" w:rsidR="006E1AA4" w:rsidRDefault="006E1AA4" w:rsidP="006E1AA4">
      <w:pPr>
        <w:rPr>
          <w:ins w:id="496" w:author="Rafhael" w:date="2024-04-08T20:32:00Z"/>
          <w:rFonts w:asciiTheme="minorHAnsi" w:eastAsiaTheme="minorHAnsi" w:hAnsiTheme="minorHAnsi" w:cstheme="minorBidi"/>
          <w:kern w:val="2"/>
          <w:sz w:val="22"/>
          <w:szCs w:val="22"/>
          <w14:ligatures w14:val="standardContextual"/>
        </w:rPr>
      </w:pPr>
    </w:p>
    <w:p w14:paraId="3D47417D" w14:textId="77777777" w:rsidR="006E1AA4" w:rsidRDefault="006E1AA4" w:rsidP="006E1AA4">
      <w:pPr>
        <w:pStyle w:val="Heading5"/>
        <w:rPr>
          <w:ins w:id="497" w:author="Rafhael" w:date="2024-04-08T20:32:00Z"/>
        </w:rPr>
      </w:pPr>
      <w:ins w:id="498" w:author="Rafhael" w:date="2024-04-08T20:32:00Z">
        <w:r>
          <w:t>A.14.2.1.5.2</w:t>
        </w:r>
        <w:r>
          <w:tab/>
          <w:t>Test Requirements</w:t>
        </w:r>
      </w:ins>
    </w:p>
    <w:p w14:paraId="71A82416" w14:textId="77777777" w:rsidR="006E1AA4" w:rsidRDefault="006E1AA4" w:rsidP="006E1AA4">
      <w:pPr>
        <w:rPr>
          <w:ins w:id="499" w:author="Rafhael" w:date="2024-04-08T20:32:00Z"/>
        </w:rPr>
      </w:pPr>
      <w:ins w:id="500" w:author="Rafhael" w:date="2024-04-08T20:32:00Z">
        <w:r>
          <w:t xml:space="preserve">The UE shall finish the transmission of all repetitions of the PRACH to Cell 2 less than 170 </w:t>
        </w:r>
        <w:proofErr w:type="spellStart"/>
        <w:r>
          <w:t>ms</w:t>
        </w:r>
        <w:proofErr w:type="spellEnd"/>
        <w:r>
          <w:t xml:space="preserve"> from the beginning of </w:t>
        </w:r>
        <w:proofErr w:type="gramStart"/>
        <w:r>
          <w:t>time period</w:t>
        </w:r>
        <w:proofErr w:type="gramEnd"/>
        <w:r>
          <w:t xml:space="preserve"> T3.</w:t>
        </w:r>
      </w:ins>
    </w:p>
    <w:p w14:paraId="5A7D4B5D" w14:textId="77777777" w:rsidR="006E1AA4" w:rsidRDefault="006E1AA4" w:rsidP="006E1AA4">
      <w:pPr>
        <w:rPr>
          <w:ins w:id="501" w:author="Rafhael" w:date="2024-04-08T20:32:00Z"/>
        </w:rPr>
      </w:pPr>
      <w:ins w:id="502" w:author="Rafhael" w:date="2024-04-08T20:32:00Z">
        <w:r>
          <w:t>The rate of correct handovers observed during repeated tests shall be at least 90%.</w:t>
        </w:r>
      </w:ins>
    </w:p>
    <w:p w14:paraId="13C113DE" w14:textId="77777777" w:rsidR="006E1AA4" w:rsidRDefault="006E1AA4" w:rsidP="006E1AA4">
      <w:pPr>
        <w:keepLines/>
        <w:ind w:left="1135" w:hanging="851"/>
        <w:rPr>
          <w:ins w:id="503" w:author="Rafhael" w:date="2024-04-08T20:32:00Z"/>
        </w:rPr>
      </w:pPr>
      <w:ins w:id="504" w:author="Rafhael" w:date="2024-04-08T20:32: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7123E065" w14:textId="77777777" w:rsidR="006E1AA4" w:rsidRDefault="006E1AA4" w:rsidP="006E1AA4">
      <w:pPr>
        <w:keepLines/>
        <w:ind w:left="1135" w:hanging="851"/>
        <w:rPr>
          <w:ins w:id="505" w:author="Rafhael" w:date="2024-04-08T20:32:00Z"/>
        </w:rPr>
      </w:pPr>
      <w:ins w:id="506" w:author="Rafhael" w:date="2024-04-08T20:32:00Z">
        <w:r>
          <w:tab/>
          <w:t xml:space="preserve">RRC procedure delay = 15 </w:t>
        </w:r>
        <w:proofErr w:type="spellStart"/>
        <w:r>
          <w:t>ms</w:t>
        </w:r>
        <w:proofErr w:type="spellEnd"/>
        <w:r>
          <w:t xml:space="preserve"> and is specified in clause 11.2 in TS 36.331 [2].</w:t>
        </w:r>
      </w:ins>
    </w:p>
    <w:p w14:paraId="08647E1A" w14:textId="77777777" w:rsidR="006E1AA4" w:rsidRDefault="006E1AA4" w:rsidP="006E1AA4">
      <w:pPr>
        <w:keepLines/>
        <w:ind w:left="1135" w:hanging="851"/>
        <w:rPr>
          <w:ins w:id="507" w:author="Rafhael" w:date="2024-04-08T20:32:00Z"/>
        </w:rPr>
      </w:pPr>
      <w:ins w:id="508" w:author="Rafhael" w:date="2024-04-08T20:32:00Z">
        <w:r>
          <w:rPr>
            <w:bCs/>
          </w:rPr>
          <w:tab/>
        </w:r>
        <w:proofErr w:type="spellStart"/>
        <w:r>
          <w:rPr>
            <w:bCs/>
          </w:rPr>
          <w:t>T</w:t>
        </w:r>
        <w:r>
          <w:rPr>
            <w:bCs/>
            <w:vertAlign w:val="subscript"/>
          </w:rPr>
          <w:t>interrupt</w:t>
        </w:r>
        <w:proofErr w:type="spellEnd"/>
        <w:r>
          <w:t xml:space="preserve"> = 120+35 </w:t>
        </w:r>
        <w:proofErr w:type="spellStart"/>
        <w:r>
          <w:t>ms</w:t>
        </w:r>
        <w:proofErr w:type="spellEnd"/>
        <w:r>
          <w:t xml:space="preserve"> in the test; </w:t>
        </w:r>
        <w:proofErr w:type="spellStart"/>
        <w:r>
          <w:rPr>
            <w:bCs/>
          </w:rPr>
          <w:t>T</w:t>
        </w:r>
        <w:r>
          <w:rPr>
            <w:bCs/>
            <w:vertAlign w:val="subscript"/>
          </w:rPr>
          <w:t>interrupt</w:t>
        </w:r>
        <w:proofErr w:type="spellEnd"/>
        <w:r>
          <w:t xml:space="preserve"> is defined in clause 5.5A.2.1.2.</w:t>
        </w:r>
      </w:ins>
    </w:p>
    <w:p w14:paraId="12466538" w14:textId="77777777" w:rsidR="006E1AA4" w:rsidRDefault="006E1AA4" w:rsidP="006E1AA4">
      <w:pPr>
        <w:rPr>
          <w:ins w:id="509" w:author="Rafhael" w:date="2024-04-08T20:32:00Z"/>
        </w:rPr>
      </w:pPr>
      <w:ins w:id="510" w:author="Rafhael" w:date="2024-04-08T20:32:00Z">
        <w:r>
          <w:t xml:space="preserve">This gives a total of 170 </w:t>
        </w:r>
        <w:proofErr w:type="spellStart"/>
        <w:r>
          <w:t>ms</w:t>
        </w:r>
        <w:proofErr w:type="spellEnd"/>
        <w:r>
          <w:t>.</w:t>
        </w:r>
      </w:ins>
    </w:p>
    <w:p w14:paraId="31A5CA8B" w14:textId="77777777" w:rsidR="006E1AA4" w:rsidRDefault="006E1AA4" w:rsidP="006E1AA4">
      <w:pPr>
        <w:rPr>
          <w:ins w:id="511" w:author="Rafhael" w:date="2024-04-08T20:32:00Z"/>
          <w:i/>
          <w:iCs/>
          <w:noProof/>
        </w:rPr>
      </w:pPr>
    </w:p>
    <w:p w14:paraId="40580EFD" w14:textId="2FDD385E" w:rsidR="006E1AA4" w:rsidRDefault="006E1AA4" w:rsidP="006E1AA4">
      <w:pPr>
        <w:pStyle w:val="Heading4"/>
        <w:rPr>
          <w:ins w:id="512" w:author="Rafhael" w:date="2024-04-08T20:32:00Z"/>
          <w:lang w:eastAsia="zh-CN"/>
        </w:rPr>
      </w:pPr>
      <w:ins w:id="513" w:author="Rafhael" w:date="2024-04-08T20:32:00Z">
        <w:r>
          <w:lastRenderedPageBreak/>
          <w:t>14.2.1.6</w:t>
        </w:r>
        <w:r>
          <w:tab/>
          <w:t xml:space="preserve">E-UTRAN </w:t>
        </w:r>
      </w:ins>
      <w:ins w:id="514" w:author="Rafhael" w:date="2024-04-18T15:58:00Z">
        <w:r w:rsidR="000A5BEC">
          <w:t>HD-</w:t>
        </w:r>
      </w:ins>
      <w:ins w:id="515" w:author="Rafhael" w:date="2024-04-08T20:32:00Z">
        <w:r>
          <w:t xml:space="preserve">FDD Intra frequency handover for Cat-M1 UEs in </w:t>
        </w:r>
        <w:proofErr w:type="spellStart"/>
        <w:r>
          <w:t>CEModeA</w:t>
        </w:r>
        <w:proofErr w:type="spellEnd"/>
        <w:r>
          <w:t xml:space="preserve"> </w:t>
        </w:r>
      </w:ins>
    </w:p>
    <w:p w14:paraId="0D43C73F" w14:textId="77777777" w:rsidR="006E1AA4" w:rsidRDefault="006E1AA4" w:rsidP="006E1AA4">
      <w:pPr>
        <w:pStyle w:val="Heading5"/>
        <w:rPr>
          <w:ins w:id="516" w:author="Rafhael" w:date="2024-04-08T20:32:00Z"/>
        </w:rPr>
      </w:pPr>
      <w:ins w:id="517" w:author="Rafhael" w:date="2024-04-08T20:32:00Z">
        <w:r>
          <w:t>A.14.2.1.6.1</w:t>
        </w:r>
        <w:r>
          <w:tab/>
          <w:t>Test Purpose and Environment</w:t>
        </w:r>
      </w:ins>
    </w:p>
    <w:p w14:paraId="7C3F6C5D" w14:textId="76ED24A7" w:rsidR="006E1AA4" w:rsidRDefault="006E1AA4" w:rsidP="006E1AA4">
      <w:pPr>
        <w:rPr>
          <w:ins w:id="518" w:author="Rafhael" w:date="2024-04-08T20:32:00Z"/>
        </w:rPr>
      </w:pPr>
      <w:ins w:id="519" w:author="Rafhael" w:date="2024-04-08T20:32:00Z">
        <w:r>
          <w:t xml:space="preserve">This test is to verify the requirement for the </w:t>
        </w:r>
      </w:ins>
      <w:ins w:id="520" w:author="Rafhael" w:date="2024-04-18T16:39:00Z">
        <w:r w:rsidR="00E735A9">
          <w:t>HD-</w:t>
        </w:r>
      </w:ins>
      <w:ins w:id="521" w:author="Rafhael" w:date="2024-04-08T20:32:00Z">
        <w:r>
          <w:t>FDD intra frequency handover requirements.</w:t>
        </w:r>
      </w:ins>
    </w:p>
    <w:p w14:paraId="282D19A2" w14:textId="77777777" w:rsidR="006E1AA4" w:rsidRDefault="006E1AA4" w:rsidP="006E1AA4">
      <w:pPr>
        <w:rPr>
          <w:ins w:id="522" w:author="Rafhael" w:date="2024-04-08T20:32:00Z"/>
        </w:rPr>
      </w:pPr>
      <w:ins w:id="523" w:author="Rafhael" w:date="2024-04-08T20:32:00Z">
        <w:r>
          <w:t xml:space="preserve">The test configurations are given in Table A.14.2.1.6.1-1. The test scenario comprises one E-UTRA FDD carrier and two cells as given in tables A.14.2.1.6.1-2 and A.14.2.1.6.1-3. The test consists of three successive time periods, with time durations of T1, T2 and T3 respectively. At the start of time duration T1, the UE shall have had the opportunity to acquire satellite assistance information for Cell 2, provided by Cell 1 in </w:t>
        </w:r>
        <w:r w:rsidRPr="001A10B9">
          <w:rPr>
            <w:i/>
            <w:iCs/>
          </w:rPr>
          <w:t>SystemInformationBlockType33</w:t>
        </w:r>
        <w:r>
          <w:rPr>
            <w:i/>
            <w:iCs/>
          </w:rPr>
          <w:t>.</w:t>
        </w:r>
      </w:ins>
    </w:p>
    <w:p w14:paraId="653D1A6A" w14:textId="77777777" w:rsidR="006E1AA4" w:rsidRDefault="006E1AA4" w:rsidP="006E1AA4">
      <w:pPr>
        <w:rPr>
          <w:ins w:id="524" w:author="Rafhael" w:date="2024-04-08T20:32:00Z"/>
        </w:rPr>
      </w:pPr>
      <w:ins w:id="525" w:author="Rafhael" w:date="2024-04-08T20:32:00Z">
        <w:r>
          <w:rPr>
            <w:rFonts w:cs="v4.2.0"/>
          </w:rPr>
          <w:t>Starting T2, cell 2 becomes detectable and the UE is expected to detect and send a measurement report.</w:t>
        </w:r>
        <w:r>
          <w:t xml:space="preserve"> E-UTRAN shall send a RRC message implying handover to Cell 2 during period T2, after the UE has reported Event A3. The </w:t>
        </w:r>
        <w:r>
          <w:rPr>
            <w:i/>
          </w:rPr>
          <w:t xml:space="preserve">field </w:t>
        </w:r>
        <w:proofErr w:type="spellStart"/>
        <w:r>
          <w:rPr>
            <w:i/>
          </w:rPr>
          <w:t>sameSFN</w:t>
        </w:r>
        <w:proofErr w:type="spellEnd"/>
        <w:r>
          <w:rPr>
            <w:i/>
          </w:rPr>
          <w:t>-Indication</w:t>
        </w:r>
        <w:r>
          <w:t xml:space="preserve"> is not included in the handover command. T3 is defined as the end of the last TTI containing the RRC message implying handover.</w:t>
        </w:r>
      </w:ins>
    </w:p>
    <w:p w14:paraId="742B480B" w14:textId="77777777" w:rsidR="006E1AA4" w:rsidRDefault="006E1AA4" w:rsidP="006E1AA4">
      <w:pPr>
        <w:rPr>
          <w:ins w:id="526" w:author="Rafhael" w:date="2024-04-08T20:32:00Z"/>
        </w:rPr>
      </w:pPr>
      <w:ins w:id="527" w:author="Rafhael" w:date="2024-04-08T20:32:00Z">
        <w:r>
          <w:t>During the test, UE is configured with measurement gap for cell search.</w:t>
        </w:r>
      </w:ins>
    </w:p>
    <w:p w14:paraId="3B77D1A5" w14:textId="77777777" w:rsidR="006E1AA4" w:rsidRDefault="006E1AA4" w:rsidP="006E1AA4">
      <w:pPr>
        <w:rPr>
          <w:ins w:id="528" w:author="Rafhael" w:date="2024-04-08T20:32:00Z"/>
        </w:rPr>
      </w:pPr>
    </w:p>
    <w:p w14:paraId="7EB28652" w14:textId="77777777" w:rsidR="006E1AA4" w:rsidRDefault="006E1AA4" w:rsidP="006E1AA4">
      <w:pPr>
        <w:pStyle w:val="TH"/>
        <w:rPr>
          <w:ins w:id="529" w:author="Rafhael" w:date="2024-04-08T20:32:00Z"/>
        </w:rPr>
      </w:pPr>
      <w:ins w:id="530" w:author="Rafhael" w:date="2024-04-08T20:32:00Z">
        <w:r>
          <w:t>Table A.14.2.1.6.1-1: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E1AA4" w14:paraId="3D2D2E83" w14:textId="77777777" w:rsidTr="00C53697">
        <w:trPr>
          <w:trHeight w:val="187"/>
          <w:jc w:val="center"/>
          <w:ins w:id="531"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800C3" w14:textId="77777777" w:rsidR="006E1AA4" w:rsidRDefault="006E1AA4" w:rsidP="00C53697">
            <w:pPr>
              <w:keepNext/>
              <w:spacing w:after="0"/>
              <w:jc w:val="center"/>
              <w:rPr>
                <w:ins w:id="532" w:author="Rafhael" w:date="2024-04-08T20:32:00Z"/>
                <w:rFonts w:ascii="Arial" w:eastAsia="SimSun" w:hAnsi="Arial" w:cs="Arial"/>
                <w:b/>
                <w:bCs/>
                <w:sz w:val="18"/>
                <w:szCs w:val="18"/>
                <w:lang w:val="en-US" w:eastAsia="ko-KR"/>
              </w:rPr>
            </w:pPr>
            <w:ins w:id="533" w:author="Rafhael" w:date="2024-04-08T20:32:00Z">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1EDD0" w14:textId="77777777" w:rsidR="006E1AA4" w:rsidRDefault="006E1AA4" w:rsidP="00C53697">
            <w:pPr>
              <w:keepNext/>
              <w:spacing w:after="0"/>
              <w:jc w:val="center"/>
              <w:rPr>
                <w:ins w:id="534" w:author="Rafhael" w:date="2024-04-08T20:32:00Z"/>
                <w:rFonts w:ascii="Arial" w:eastAsia="SimSun" w:hAnsi="Arial" w:cs="Arial"/>
                <w:b/>
                <w:bCs/>
                <w:sz w:val="18"/>
                <w:szCs w:val="18"/>
                <w:lang w:val="en-US" w:eastAsia="ko-KR"/>
              </w:rPr>
            </w:pPr>
            <w:ins w:id="535" w:author="Rafhael" w:date="2024-04-08T20:32:00Z">
              <w:r>
                <w:rPr>
                  <w:rFonts w:ascii="Arial" w:eastAsia="SimSun" w:hAnsi="Arial" w:cs="Arial"/>
                  <w:b/>
                  <w:bCs/>
                  <w:sz w:val="18"/>
                  <w:szCs w:val="18"/>
                  <w:lang w:val="en-US" w:eastAsia="ko-KR"/>
                </w:rPr>
                <w:t>Description</w:t>
              </w:r>
            </w:ins>
          </w:p>
        </w:tc>
      </w:tr>
      <w:tr w:rsidR="006E1AA4" w14:paraId="4C587AFD" w14:textId="77777777" w:rsidTr="00C53697">
        <w:trPr>
          <w:trHeight w:val="187"/>
          <w:jc w:val="center"/>
          <w:ins w:id="536"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E2B70" w14:textId="77777777" w:rsidR="006E1AA4" w:rsidRDefault="006E1AA4" w:rsidP="00C53697">
            <w:pPr>
              <w:keepNext/>
              <w:spacing w:after="0"/>
              <w:rPr>
                <w:ins w:id="537" w:author="Rafhael" w:date="2024-04-08T20:32:00Z"/>
                <w:rFonts w:ascii="Arial" w:eastAsia="SimSun" w:hAnsi="Arial" w:cs="Arial"/>
                <w:sz w:val="18"/>
                <w:szCs w:val="18"/>
                <w:lang w:val="en-US" w:eastAsia="ko-KR"/>
              </w:rPr>
            </w:pPr>
            <w:ins w:id="538" w:author="Rafhael" w:date="2024-04-08T20:32:00Z">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524FA" w14:textId="0BA099D9" w:rsidR="006E1AA4" w:rsidRDefault="006E1AA4" w:rsidP="00C53697">
            <w:pPr>
              <w:keepNext/>
              <w:spacing w:after="0"/>
              <w:rPr>
                <w:ins w:id="539" w:author="Rafhael" w:date="2024-04-08T20:32:00Z"/>
                <w:rFonts w:ascii="Arial" w:eastAsia="SimSun" w:hAnsi="Arial" w:cs="Arial"/>
                <w:sz w:val="18"/>
                <w:szCs w:val="18"/>
                <w:lang w:val="en-US" w:eastAsia="ko-KR"/>
              </w:rPr>
            </w:pPr>
            <w:ins w:id="540" w:author="Rafhael" w:date="2024-04-08T20:32:00Z">
              <w:r>
                <w:rPr>
                  <w:rFonts w:ascii="Arial" w:eastAsia="SimSun" w:hAnsi="Arial" w:cs="Arial"/>
                  <w:sz w:val="18"/>
                  <w:szCs w:val="18"/>
                  <w:lang w:val="en-US" w:eastAsia="ko-KR"/>
                </w:rPr>
                <w:t xml:space="preserve">GSO, </w:t>
              </w:r>
            </w:ins>
            <w:ins w:id="541" w:author="Rafhael" w:date="2024-04-18T16:39:00Z">
              <w:r w:rsidR="00E735A9">
                <w:rPr>
                  <w:rFonts w:ascii="Arial" w:eastAsia="SimSun" w:hAnsi="Arial" w:cs="Arial"/>
                  <w:sz w:val="18"/>
                  <w:szCs w:val="18"/>
                  <w:lang w:val="en-US" w:eastAsia="ko-KR"/>
                </w:rPr>
                <w:t>H</w:t>
              </w:r>
            </w:ins>
            <w:ins w:id="542" w:author="Rafhael" w:date="2024-04-08T20:32:00Z">
              <w:r>
                <w:rPr>
                  <w:rFonts w:ascii="Arial" w:eastAsia="SimSun" w:hAnsi="Arial" w:cs="Arial"/>
                  <w:sz w:val="18"/>
                  <w:szCs w:val="18"/>
                  <w:lang w:val="en-US" w:eastAsia="ko-KR"/>
                </w:rPr>
                <w:t>D-FDD duplex mode</w:t>
              </w:r>
            </w:ins>
          </w:p>
        </w:tc>
      </w:tr>
      <w:tr w:rsidR="006E1AA4" w14:paraId="0AF20138" w14:textId="77777777" w:rsidTr="00C53697">
        <w:trPr>
          <w:trHeight w:val="187"/>
          <w:jc w:val="center"/>
          <w:ins w:id="543"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31299" w14:textId="77777777" w:rsidR="006E1AA4" w:rsidRDefault="006E1AA4" w:rsidP="00C53697">
            <w:pPr>
              <w:keepNext/>
              <w:spacing w:after="0"/>
              <w:rPr>
                <w:ins w:id="544" w:author="Rafhael" w:date="2024-04-08T20:32:00Z"/>
                <w:rFonts w:ascii="Arial" w:eastAsia="SimSun" w:hAnsi="Arial" w:cs="Arial"/>
                <w:sz w:val="18"/>
                <w:szCs w:val="18"/>
                <w:lang w:val="en-US" w:eastAsia="ko-KR"/>
              </w:rPr>
            </w:pPr>
            <w:ins w:id="545" w:author="Rafhael" w:date="2024-04-08T20:32:00Z">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D7DDA" w14:textId="4D07B563" w:rsidR="006E1AA4" w:rsidRDefault="006E1AA4" w:rsidP="00C53697">
            <w:pPr>
              <w:keepNext/>
              <w:spacing w:after="0"/>
              <w:rPr>
                <w:ins w:id="546" w:author="Rafhael" w:date="2024-04-08T20:32:00Z"/>
                <w:rFonts w:ascii="Arial" w:eastAsia="SimSun" w:hAnsi="Arial" w:cs="Arial"/>
                <w:sz w:val="18"/>
                <w:szCs w:val="18"/>
                <w:lang w:val="en-US" w:eastAsia="ko-KR"/>
              </w:rPr>
            </w:pPr>
            <w:ins w:id="547" w:author="Rafhael" w:date="2024-04-08T20:32:00Z">
              <w:r>
                <w:rPr>
                  <w:rFonts w:ascii="Arial" w:eastAsia="SimSun" w:hAnsi="Arial" w:cs="Arial"/>
                  <w:sz w:val="18"/>
                  <w:szCs w:val="18"/>
                  <w:lang w:val="en-US" w:eastAsia="ko-KR"/>
                </w:rPr>
                <w:t xml:space="preserve">NGSO, </w:t>
              </w:r>
            </w:ins>
            <w:ins w:id="548" w:author="Rafhael" w:date="2024-04-18T15:58:00Z">
              <w:r w:rsidR="000A5BEC">
                <w:rPr>
                  <w:rFonts w:ascii="Arial" w:eastAsia="SimSun" w:hAnsi="Arial" w:cs="Arial"/>
                  <w:sz w:val="18"/>
                  <w:szCs w:val="18"/>
                  <w:lang w:val="en-US" w:eastAsia="ko-KR"/>
                </w:rPr>
                <w:t>H</w:t>
              </w:r>
            </w:ins>
            <w:ins w:id="549" w:author="Rafhael" w:date="2024-04-08T20:32:00Z">
              <w:r>
                <w:rPr>
                  <w:rFonts w:ascii="Arial" w:eastAsia="SimSun" w:hAnsi="Arial" w:cs="Arial"/>
                  <w:sz w:val="18"/>
                  <w:szCs w:val="18"/>
                  <w:lang w:val="en-US" w:eastAsia="ko-KR"/>
                </w:rPr>
                <w:t>D-FDD duplex mode</w:t>
              </w:r>
            </w:ins>
          </w:p>
        </w:tc>
      </w:tr>
      <w:tr w:rsidR="006E1AA4" w14:paraId="16A5FAF4" w14:textId="77777777" w:rsidTr="00C53697">
        <w:trPr>
          <w:trHeight w:val="187"/>
          <w:jc w:val="center"/>
          <w:ins w:id="550" w:author="Rafhael" w:date="2024-04-08T20:32: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57FD7" w14:textId="77777777" w:rsidR="006E1AA4" w:rsidRDefault="006E1AA4" w:rsidP="00C53697">
            <w:pPr>
              <w:pStyle w:val="TAN"/>
              <w:rPr>
                <w:ins w:id="551" w:author="Rafhael" w:date="2024-04-08T20:32:00Z"/>
                <w:lang w:val="en-US" w:eastAsia="ko-KR"/>
              </w:rPr>
            </w:pPr>
            <w:ins w:id="552" w:author="Rafhael" w:date="2024-04-08T20:32:00Z">
              <w:r>
                <w:rPr>
                  <w:lang w:val="en-US" w:eastAsia="ko-KR"/>
                </w:rPr>
                <w:t>Note:</w:t>
              </w:r>
              <w:r>
                <w:rPr>
                  <w:lang w:val="en-US" w:eastAsia="ko-KR"/>
                </w:rPr>
                <w:tab/>
                <w:t>If UE supports both NGSO and GSO, the test case Config 1 can be skipped if the UE passes test case Config 2.</w:t>
              </w:r>
            </w:ins>
          </w:p>
        </w:tc>
      </w:tr>
    </w:tbl>
    <w:p w14:paraId="78991DAF" w14:textId="77777777" w:rsidR="006E1AA4" w:rsidRDefault="006E1AA4" w:rsidP="006E1AA4">
      <w:pPr>
        <w:rPr>
          <w:ins w:id="553" w:author="Rafhael" w:date="2024-04-08T20:32:00Z"/>
          <w:rFonts w:asciiTheme="minorHAnsi" w:eastAsiaTheme="minorHAnsi" w:hAnsiTheme="minorHAnsi" w:cstheme="minorBidi"/>
          <w:kern w:val="2"/>
          <w:sz w:val="22"/>
          <w:szCs w:val="22"/>
          <w14:ligatures w14:val="standardContextual"/>
        </w:rPr>
      </w:pPr>
    </w:p>
    <w:p w14:paraId="2514AD03" w14:textId="337B8BDD" w:rsidR="006E1AA4" w:rsidRDefault="006E1AA4" w:rsidP="006E1AA4">
      <w:pPr>
        <w:keepNext/>
        <w:keepLines/>
        <w:spacing w:before="60"/>
        <w:jc w:val="center"/>
        <w:rPr>
          <w:ins w:id="554" w:author="Rafhael" w:date="2024-04-08T20:32:00Z"/>
          <w:rFonts w:ascii="Arial" w:hAnsi="Arial"/>
          <w:b/>
        </w:rPr>
      </w:pPr>
      <w:ins w:id="555" w:author="Rafhael" w:date="2024-04-08T20:32:00Z">
        <w:r>
          <w:rPr>
            <w:rFonts w:ascii="Arial" w:hAnsi="Arial"/>
            <w:b/>
          </w:rPr>
          <w:t xml:space="preserve">Table A.14.2.1.6.1-2: General test parameters for E-UTRAN </w:t>
        </w:r>
      </w:ins>
      <w:ins w:id="556" w:author="Rafhael" w:date="2024-04-18T15:58:00Z">
        <w:r w:rsidR="000A5BEC">
          <w:rPr>
            <w:rFonts w:ascii="Arial" w:hAnsi="Arial"/>
            <w:b/>
          </w:rPr>
          <w:t>HD-</w:t>
        </w:r>
      </w:ins>
      <w:ins w:id="557" w:author="Rafhael" w:date="2024-04-08T20:32:00Z">
        <w:r>
          <w:rPr>
            <w:rFonts w:ascii="Arial" w:hAnsi="Arial"/>
            <w:b/>
            <w:lang w:val="en-US"/>
          </w:rPr>
          <w:t>FDD</w:t>
        </w:r>
        <w:r>
          <w:rPr>
            <w:rFonts w:ascii="Arial" w:hAnsi="Arial"/>
            <w:b/>
          </w:rPr>
          <w:t xml:space="preserve"> intra frequency handover for Cat-M1 UEs in </w:t>
        </w:r>
        <w:proofErr w:type="spellStart"/>
        <w:r>
          <w:rPr>
            <w:rFonts w:ascii="Arial" w:hAnsi="Arial"/>
            <w:b/>
          </w:rPr>
          <w:t>CEModeA</w:t>
        </w:r>
        <w:proofErr w:type="spellEnd"/>
        <w:r>
          <w:rPr>
            <w:rFonts w:ascii="Arial" w:hAnsi="Arial"/>
            <w:b/>
          </w:rPr>
          <w:t xml:space="preserve">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6E1AA4" w14:paraId="3CC6C1F8" w14:textId="77777777" w:rsidTr="00C53697">
        <w:trPr>
          <w:cantSplit/>
          <w:trHeight w:val="113"/>
          <w:jc w:val="center"/>
          <w:ins w:id="55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53E13A6" w14:textId="77777777" w:rsidR="006E1AA4" w:rsidRDefault="006E1AA4" w:rsidP="00C53697">
            <w:pPr>
              <w:keepNext/>
              <w:keepLines/>
              <w:spacing w:after="0"/>
              <w:jc w:val="center"/>
              <w:rPr>
                <w:ins w:id="559" w:author="Rafhael" w:date="2024-04-08T20:32:00Z"/>
                <w:rFonts w:ascii="Arial" w:hAnsi="Arial" w:cs="Arial"/>
                <w:b/>
                <w:sz w:val="18"/>
                <w:lang w:val="en-US"/>
              </w:rPr>
            </w:pPr>
            <w:ins w:id="560" w:author="Rafhael" w:date="2024-04-08T20:32:00Z">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59848CB0" w14:textId="77777777" w:rsidR="006E1AA4" w:rsidRDefault="006E1AA4" w:rsidP="00C53697">
            <w:pPr>
              <w:keepNext/>
              <w:keepLines/>
              <w:spacing w:after="0"/>
              <w:jc w:val="center"/>
              <w:rPr>
                <w:ins w:id="561" w:author="Rafhael" w:date="2024-04-08T20:32:00Z"/>
                <w:rFonts w:ascii="Arial" w:hAnsi="Arial" w:cs="Arial"/>
                <w:b/>
                <w:sz w:val="18"/>
                <w:lang w:val="en-US"/>
              </w:rPr>
            </w:pPr>
            <w:ins w:id="562" w:author="Rafhael" w:date="2024-04-08T20:32:00Z">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4D161D6B" w14:textId="77777777" w:rsidR="006E1AA4" w:rsidRDefault="006E1AA4" w:rsidP="00C53697">
            <w:pPr>
              <w:keepNext/>
              <w:keepLines/>
              <w:spacing w:after="0"/>
              <w:jc w:val="center"/>
              <w:rPr>
                <w:ins w:id="563" w:author="Rafhael" w:date="2024-04-08T20:32:00Z"/>
                <w:rFonts w:ascii="Arial" w:hAnsi="Arial" w:cs="Arial"/>
                <w:b/>
                <w:sz w:val="18"/>
                <w:lang w:val="en-US"/>
              </w:rPr>
            </w:pPr>
            <w:ins w:id="564" w:author="Rafhael" w:date="2024-04-08T20:32:00Z">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647377C6" w14:textId="77777777" w:rsidR="006E1AA4" w:rsidRDefault="006E1AA4" w:rsidP="00C53697">
            <w:pPr>
              <w:keepNext/>
              <w:keepLines/>
              <w:spacing w:after="0"/>
              <w:jc w:val="center"/>
              <w:rPr>
                <w:ins w:id="565" w:author="Rafhael" w:date="2024-04-08T20:32:00Z"/>
                <w:rFonts w:ascii="Arial" w:hAnsi="Arial" w:cs="Arial"/>
                <w:b/>
                <w:sz w:val="18"/>
                <w:lang w:val="en-US"/>
              </w:rPr>
            </w:pPr>
            <w:ins w:id="566" w:author="Rafhael" w:date="2024-04-08T20:32:00Z">
              <w:r>
                <w:rPr>
                  <w:rFonts w:ascii="Arial" w:hAnsi="Arial" w:cs="Arial"/>
                  <w:b/>
                  <w:sz w:val="18"/>
                  <w:lang w:val="en-US"/>
                </w:rPr>
                <w:t>Comment</w:t>
              </w:r>
            </w:ins>
          </w:p>
        </w:tc>
      </w:tr>
      <w:tr w:rsidR="006E1AA4" w14:paraId="6B80EDF4" w14:textId="77777777" w:rsidTr="00C53697">
        <w:trPr>
          <w:cantSplit/>
          <w:trHeight w:val="113"/>
          <w:jc w:val="center"/>
          <w:ins w:id="567" w:author="Rafhael" w:date="2024-04-08T20:32:00Z"/>
        </w:trPr>
        <w:tc>
          <w:tcPr>
            <w:tcW w:w="1698" w:type="dxa"/>
            <w:vMerge w:val="restart"/>
            <w:tcBorders>
              <w:top w:val="single" w:sz="2" w:space="0" w:color="auto"/>
              <w:left w:val="single" w:sz="2" w:space="0" w:color="auto"/>
              <w:bottom w:val="single" w:sz="2" w:space="0" w:color="auto"/>
              <w:right w:val="single" w:sz="2" w:space="0" w:color="auto"/>
            </w:tcBorders>
            <w:hideMark/>
          </w:tcPr>
          <w:p w14:paraId="300C152C" w14:textId="77777777" w:rsidR="006E1AA4" w:rsidRDefault="006E1AA4" w:rsidP="00C53697">
            <w:pPr>
              <w:keepNext/>
              <w:keepLines/>
              <w:spacing w:after="0"/>
              <w:rPr>
                <w:ins w:id="568" w:author="Rafhael" w:date="2024-04-08T20:32:00Z"/>
                <w:rFonts w:ascii="Arial" w:hAnsi="Arial" w:cs="Arial"/>
                <w:sz w:val="18"/>
                <w:lang w:val="en-US"/>
              </w:rPr>
            </w:pPr>
            <w:ins w:id="569" w:author="Rafhael" w:date="2024-04-08T20:32:00Z">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5A94F6CD" w14:textId="77777777" w:rsidR="006E1AA4" w:rsidRDefault="006E1AA4" w:rsidP="00C53697">
            <w:pPr>
              <w:keepNext/>
              <w:keepLines/>
              <w:spacing w:after="0"/>
              <w:rPr>
                <w:ins w:id="570" w:author="Rafhael" w:date="2024-04-08T20:32:00Z"/>
                <w:rFonts w:ascii="Arial" w:hAnsi="Arial" w:cs="Arial"/>
                <w:sz w:val="18"/>
                <w:lang w:val="en-US"/>
              </w:rPr>
            </w:pPr>
            <w:ins w:id="571" w:author="Rafhael" w:date="2024-04-08T20:32: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FCCEAB2" w14:textId="77777777" w:rsidR="006E1AA4" w:rsidRDefault="006E1AA4" w:rsidP="00C53697">
            <w:pPr>
              <w:keepNext/>
              <w:keepLines/>
              <w:spacing w:after="0"/>
              <w:jc w:val="center"/>
              <w:rPr>
                <w:ins w:id="572"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3546870" w14:textId="77777777" w:rsidR="006E1AA4" w:rsidRDefault="006E1AA4" w:rsidP="00C53697">
            <w:pPr>
              <w:keepNext/>
              <w:keepLines/>
              <w:spacing w:after="0"/>
              <w:jc w:val="center"/>
              <w:rPr>
                <w:ins w:id="573" w:author="Rafhael" w:date="2024-04-08T20:32:00Z"/>
                <w:rFonts w:ascii="Arial" w:hAnsi="Arial" w:cs="Arial"/>
                <w:sz w:val="18"/>
                <w:lang w:val="en-US"/>
              </w:rPr>
            </w:pPr>
            <w:ins w:id="574" w:author="Rafhael" w:date="2024-04-08T20:32:00Z">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283745E3" w14:textId="77777777" w:rsidR="006E1AA4" w:rsidRPr="00C268B9" w:rsidRDefault="006E1AA4" w:rsidP="00C53697">
            <w:pPr>
              <w:keepNext/>
              <w:keepLines/>
              <w:spacing w:after="0"/>
              <w:rPr>
                <w:ins w:id="575" w:author="Rafhael" w:date="2024-04-08T20:32:00Z"/>
                <w:rFonts w:ascii="Arial" w:hAnsi="Arial" w:cs="Arial"/>
                <w:sz w:val="18"/>
              </w:rPr>
            </w:pPr>
            <w:ins w:id="576" w:author="Rafhael" w:date="2024-04-08T20:32:00Z">
              <w:r w:rsidRPr="00C268B9">
                <w:rPr>
                  <w:rFonts w:ascii="Arial" w:hAnsi="Arial" w:cs="Arial"/>
                  <w:sz w:val="18"/>
                </w:rPr>
                <w:t>Cell 1 is on RF channel number 1</w:t>
              </w:r>
            </w:ins>
          </w:p>
        </w:tc>
      </w:tr>
      <w:tr w:rsidR="006E1AA4" w14:paraId="41EA4415" w14:textId="77777777" w:rsidTr="00C53697">
        <w:trPr>
          <w:cantSplit/>
          <w:trHeight w:val="113"/>
          <w:jc w:val="center"/>
          <w:ins w:id="577" w:author="Rafhael" w:date="2024-04-08T20:32:00Z"/>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4C359756" w14:textId="77777777" w:rsidR="006E1AA4" w:rsidRDefault="006E1AA4" w:rsidP="00C53697">
            <w:pPr>
              <w:spacing w:after="0"/>
              <w:rPr>
                <w:ins w:id="578" w:author="Rafhael" w:date="2024-04-08T20:32:00Z"/>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3EFB9516" w14:textId="77777777" w:rsidR="006E1AA4" w:rsidRDefault="006E1AA4" w:rsidP="00C53697">
            <w:pPr>
              <w:keepNext/>
              <w:keepLines/>
              <w:spacing w:after="0"/>
              <w:rPr>
                <w:ins w:id="579" w:author="Rafhael" w:date="2024-04-08T20:32:00Z"/>
                <w:rFonts w:ascii="Arial" w:hAnsi="Arial" w:cs="Arial"/>
                <w:sz w:val="18"/>
                <w:lang w:val="en-US"/>
              </w:rPr>
            </w:pPr>
            <w:proofErr w:type="spellStart"/>
            <w:ins w:id="580" w:author="Rafhael" w:date="2024-04-08T20:32:00Z">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54933479" w14:textId="77777777" w:rsidR="006E1AA4" w:rsidRDefault="006E1AA4" w:rsidP="00C53697">
            <w:pPr>
              <w:keepNext/>
              <w:keepLines/>
              <w:spacing w:after="0"/>
              <w:jc w:val="center"/>
              <w:rPr>
                <w:ins w:id="581"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E50EABD" w14:textId="77777777" w:rsidR="006E1AA4" w:rsidRDefault="006E1AA4" w:rsidP="00C53697">
            <w:pPr>
              <w:keepNext/>
              <w:keepLines/>
              <w:spacing w:after="0"/>
              <w:jc w:val="center"/>
              <w:rPr>
                <w:ins w:id="582" w:author="Rafhael" w:date="2024-04-08T20:32:00Z"/>
                <w:rFonts w:ascii="Arial" w:hAnsi="Arial" w:cs="Arial"/>
                <w:sz w:val="18"/>
                <w:lang w:val="en-US"/>
              </w:rPr>
            </w:pPr>
            <w:ins w:id="583" w:author="Rafhael" w:date="2024-04-08T20:32: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714A13E6" w14:textId="77777777" w:rsidR="006E1AA4" w:rsidRDefault="006E1AA4" w:rsidP="00C53697">
            <w:pPr>
              <w:keepNext/>
              <w:keepLines/>
              <w:spacing w:after="0"/>
              <w:rPr>
                <w:ins w:id="584" w:author="Rafhael" w:date="2024-04-08T20:32:00Z"/>
                <w:rFonts w:ascii="Arial" w:hAnsi="Arial" w:cs="Arial"/>
                <w:sz w:val="18"/>
                <w:lang w:val="en-US"/>
              </w:rPr>
            </w:pPr>
            <w:ins w:id="585" w:author="Rafhael" w:date="2024-04-08T20:32:00Z">
              <w:r w:rsidRPr="00C268B9">
                <w:rPr>
                  <w:rFonts w:ascii="Arial" w:hAnsi="Arial" w:cs="Arial"/>
                  <w:sz w:val="18"/>
                </w:rPr>
                <w:t>Cell 2 is on RF channel number 2</w:t>
              </w:r>
            </w:ins>
          </w:p>
        </w:tc>
      </w:tr>
      <w:tr w:rsidR="006E1AA4" w14:paraId="7B08F52F" w14:textId="77777777" w:rsidTr="00C53697">
        <w:trPr>
          <w:cantSplit/>
          <w:trHeight w:val="113"/>
          <w:jc w:val="center"/>
          <w:ins w:id="586" w:author="Rafhael" w:date="2024-04-08T20:32:00Z"/>
        </w:trPr>
        <w:tc>
          <w:tcPr>
            <w:tcW w:w="1698" w:type="dxa"/>
            <w:tcBorders>
              <w:top w:val="single" w:sz="2" w:space="0" w:color="auto"/>
              <w:left w:val="single" w:sz="2" w:space="0" w:color="auto"/>
              <w:bottom w:val="single" w:sz="2" w:space="0" w:color="auto"/>
              <w:right w:val="single" w:sz="2" w:space="0" w:color="auto"/>
            </w:tcBorders>
            <w:hideMark/>
          </w:tcPr>
          <w:p w14:paraId="5342B843" w14:textId="77777777" w:rsidR="006E1AA4" w:rsidRDefault="006E1AA4" w:rsidP="00C53697">
            <w:pPr>
              <w:keepNext/>
              <w:keepLines/>
              <w:spacing w:after="0"/>
              <w:rPr>
                <w:ins w:id="587" w:author="Rafhael" w:date="2024-04-08T20:32:00Z"/>
                <w:rFonts w:ascii="Arial" w:hAnsi="Arial" w:cs="Arial"/>
                <w:sz w:val="18"/>
                <w:lang w:val="en-US"/>
              </w:rPr>
            </w:pPr>
            <w:ins w:id="588" w:author="Rafhael" w:date="2024-04-08T20:32:00Z">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41A3CBFD" w14:textId="77777777" w:rsidR="006E1AA4" w:rsidRDefault="006E1AA4" w:rsidP="00C53697">
            <w:pPr>
              <w:keepNext/>
              <w:keepLines/>
              <w:spacing w:after="0"/>
              <w:rPr>
                <w:ins w:id="589" w:author="Rafhael" w:date="2024-04-08T20:32:00Z"/>
                <w:rFonts w:ascii="Arial" w:hAnsi="Arial" w:cs="Arial"/>
                <w:sz w:val="18"/>
                <w:lang w:val="en-US"/>
              </w:rPr>
            </w:pPr>
            <w:ins w:id="590" w:author="Rafhael" w:date="2024-04-08T20:32: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3D58718" w14:textId="77777777" w:rsidR="006E1AA4" w:rsidRDefault="006E1AA4" w:rsidP="00C53697">
            <w:pPr>
              <w:keepNext/>
              <w:keepLines/>
              <w:spacing w:after="0"/>
              <w:jc w:val="center"/>
              <w:rPr>
                <w:ins w:id="591"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1AC89EB" w14:textId="77777777" w:rsidR="006E1AA4" w:rsidRDefault="006E1AA4" w:rsidP="00C53697">
            <w:pPr>
              <w:keepNext/>
              <w:keepLines/>
              <w:spacing w:after="0"/>
              <w:jc w:val="center"/>
              <w:rPr>
                <w:ins w:id="592" w:author="Rafhael" w:date="2024-04-08T20:32:00Z"/>
                <w:rFonts w:ascii="Arial" w:hAnsi="Arial" w:cs="Arial"/>
                <w:sz w:val="18"/>
                <w:lang w:val="en-US"/>
              </w:rPr>
            </w:pPr>
            <w:ins w:id="593" w:author="Rafhael" w:date="2024-04-08T20:32: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0333F349" w14:textId="77777777" w:rsidR="006E1AA4" w:rsidRDefault="006E1AA4" w:rsidP="00C53697">
            <w:pPr>
              <w:keepNext/>
              <w:keepLines/>
              <w:spacing w:after="0"/>
              <w:rPr>
                <w:ins w:id="594" w:author="Rafhael" w:date="2024-04-08T20:32:00Z"/>
                <w:rFonts w:ascii="Arial" w:hAnsi="Arial" w:cs="Arial"/>
                <w:sz w:val="18"/>
                <w:lang w:val="en-US"/>
              </w:rPr>
            </w:pPr>
          </w:p>
        </w:tc>
      </w:tr>
      <w:tr w:rsidR="006E1AA4" w14:paraId="37A6D0CF" w14:textId="77777777" w:rsidTr="00C53697">
        <w:trPr>
          <w:cantSplit/>
          <w:trHeight w:val="113"/>
          <w:jc w:val="center"/>
          <w:ins w:id="595"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1B2F8BA" w14:textId="77777777" w:rsidR="006E1AA4" w:rsidRDefault="006E1AA4" w:rsidP="00C53697">
            <w:pPr>
              <w:keepNext/>
              <w:keepLines/>
              <w:spacing w:after="0"/>
              <w:rPr>
                <w:ins w:id="596" w:author="Rafhael" w:date="2024-04-08T20:32:00Z"/>
                <w:rFonts w:ascii="Arial" w:hAnsi="Arial" w:cs="Arial"/>
                <w:sz w:val="18"/>
                <w:lang w:val="it-IT"/>
              </w:rPr>
            </w:pPr>
            <w:ins w:id="597" w:author="Rafhael" w:date="2024-04-08T20:32:00Z">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69FCAA4B" w14:textId="77777777" w:rsidR="006E1AA4" w:rsidRDefault="006E1AA4" w:rsidP="00C53697">
            <w:pPr>
              <w:keepNext/>
              <w:keepLines/>
              <w:spacing w:after="0"/>
              <w:jc w:val="center"/>
              <w:rPr>
                <w:ins w:id="598" w:author="Rafhael" w:date="2024-04-08T20:32:00Z"/>
                <w:rFonts w:ascii="Arial" w:hAnsi="Arial" w:cs="Arial"/>
                <w:sz w:val="18"/>
                <w:lang w:val="it-IT"/>
              </w:rPr>
            </w:pPr>
            <w:ins w:id="599" w:author="Rafhael" w:date="2024-04-08T20:32:00Z">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D1DFE54" w14:textId="77777777" w:rsidR="006E1AA4" w:rsidRDefault="006E1AA4" w:rsidP="00C53697">
            <w:pPr>
              <w:keepNext/>
              <w:keepLines/>
              <w:spacing w:after="0"/>
              <w:jc w:val="center"/>
              <w:rPr>
                <w:ins w:id="600" w:author="Rafhael" w:date="2024-04-08T20:32:00Z"/>
                <w:rFonts w:ascii="Arial" w:hAnsi="Arial" w:cs="Arial"/>
                <w:sz w:val="18"/>
                <w:lang w:val="en-US"/>
              </w:rPr>
            </w:pPr>
            <w:ins w:id="601"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2B29264" w14:textId="77777777" w:rsidR="006E1AA4" w:rsidRDefault="006E1AA4" w:rsidP="00C53697">
            <w:pPr>
              <w:keepNext/>
              <w:keepLines/>
              <w:spacing w:after="0"/>
              <w:rPr>
                <w:ins w:id="602" w:author="Rafhael" w:date="2024-04-08T20:32:00Z"/>
                <w:rFonts w:ascii="Arial" w:hAnsi="Arial" w:cs="Arial"/>
                <w:sz w:val="18"/>
                <w:lang w:val="en-US"/>
              </w:rPr>
            </w:pPr>
          </w:p>
        </w:tc>
      </w:tr>
      <w:tr w:rsidR="006E1AA4" w14:paraId="3DCF7D25" w14:textId="77777777" w:rsidTr="00C53697">
        <w:trPr>
          <w:cantSplit/>
          <w:trHeight w:val="113"/>
          <w:jc w:val="center"/>
          <w:ins w:id="603"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5A55DCF" w14:textId="77777777" w:rsidR="006E1AA4" w:rsidRDefault="006E1AA4" w:rsidP="00C53697">
            <w:pPr>
              <w:keepNext/>
              <w:keepLines/>
              <w:spacing w:after="0"/>
              <w:rPr>
                <w:ins w:id="604" w:author="Rafhael" w:date="2024-04-08T20:32:00Z"/>
                <w:rFonts w:ascii="Arial" w:hAnsi="Arial" w:cs="Arial"/>
                <w:sz w:val="18"/>
                <w:lang w:val="en-US"/>
              </w:rPr>
            </w:pPr>
            <w:ins w:id="605" w:author="Rafhael" w:date="2024-04-08T20:32:00Z">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040C820E" w14:textId="77777777" w:rsidR="006E1AA4" w:rsidRDefault="006E1AA4" w:rsidP="00C53697">
            <w:pPr>
              <w:keepNext/>
              <w:keepLines/>
              <w:spacing w:after="0"/>
              <w:jc w:val="center"/>
              <w:rPr>
                <w:ins w:id="606" w:author="Rafhael" w:date="2024-04-08T20:32:00Z"/>
                <w:rFonts w:ascii="Arial" w:hAnsi="Arial" w:cs="Arial"/>
                <w:sz w:val="18"/>
                <w:lang w:val="en-US"/>
              </w:rPr>
            </w:pPr>
            <w:ins w:id="607" w:author="Rafhael" w:date="2024-04-08T20:32:00Z">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EE5FADF" w14:textId="77777777" w:rsidR="006E1AA4" w:rsidRDefault="006E1AA4" w:rsidP="00C53697">
            <w:pPr>
              <w:keepNext/>
              <w:keepLines/>
              <w:spacing w:after="0"/>
              <w:jc w:val="center"/>
              <w:rPr>
                <w:ins w:id="608" w:author="Rafhael" w:date="2024-04-08T20:32:00Z"/>
                <w:rFonts w:ascii="Arial" w:hAnsi="Arial" w:cs="Arial"/>
                <w:sz w:val="18"/>
                <w:lang w:val="en-US"/>
              </w:rPr>
            </w:pPr>
            <w:ins w:id="609"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7D6282A" w14:textId="77777777" w:rsidR="006E1AA4" w:rsidRDefault="006E1AA4" w:rsidP="00C53697">
            <w:pPr>
              <w:keepNext/>
              <w:keepLines/>
              <w:spacing w:after="0"/>
              <w:rPr>
                <w:ins w:id="610" w:author="Rafhael" w:date="2024-04-08T20:32:00Z"/>
                <w:rFonts w:ascii="Arial" w:hAnsi="Arial" w:cs="Arial"/>
                <w:sz w:val="18"/>
                <w:lang w:val="en-US"/>
              </w:rPr>
            </w:pPr>
          </w:p>
        </w:tc>
      </w:tr>
      <w:tr w:rsidR="006E1AA4" w14:paraId="1A144D08" w14:textId="77777777" w:rsidTr="00C53697">
        <w:trPr>
          <w:cantSplit/>
          <w:trHeight w:val="113"/>
          <w:jc w:val="center"/>
          <w:ins w:id="61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C00BC85" w14:textId="77777777" w:rsidR="006E1AA4" w:rsidRDefault="006E1AA4" w:rsidP="00C53697">
            <w:pPr>
              <w:keepNext/>
              <w:keepLines/>
              <w:spacing w:after="0"/>
              <w:rPr>
                <w:ins w:id="612" w:author="Rafhael" w:date="2024-04-08T20:32:00Z"/>
                <w:rFonts w:ascii="Arial" w:hAnsi="Arial" w:cs="Arial"/>
                <w:sz w:val="18"/>
                <w:lang w:val="en-US"/>
              </w:rPr>
            </w:pPr>
            <w:ins w:id="613" w:author="Rafhael" w:date="2024-04-08T20:32:00Z">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234D307B" w14:textId="77777777" w:rsidR="006E1AA4" w:rsidRDefault="006E1AA4" w:rsidP="00C53697">
            <w:pPr>
              <w:keepNext/>
              <w:keepLines/>
              <w:spacing w:after="0"/>
              <w:jc w:val="center"/>
              <w:rPr>
                <w:ins w:id="614" w:author="Rafhael" w:date="2024-04-08T20:32:00Z"/>
                <w:rFonts w:ascii="Arial" w:hAnsi="Arial" w:cs="Arial"/>
                <w:sz w:val="18"/>
                <w:lang w:val="en-US"/>
              </w:rPr>
            </w:pPr>
            <w:ins w:id="615" w:author="Rafhael" w:date="2024-04-08T20:32:00Z">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349A351" w14:textId="77777777" w:rsidR="006E1AA4" w:rsidRDefault="006E1AA4" w:rsidP="00C53697">
            <w:pPr>
              <w:keepNext/>
              <w:keepLines/>
              <w:spacing w:after="0"/>
              <w:jc w:val="center"/>
              <w:rPr>
                <w:ins w:id="616" w:author="Rafhael" w:date="2024-04-08T20:32:00Z"/>
                <w:rFonts w:ascii="Arial" w:hAnsi="Arial" w:cs="Arial"/>
                <w:sz w:val="18"/>
                <w:lang w:val="en-US"/>
              </w:rPr>
            </w:pPr>
            <w:ins w:id="617"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B0B42F4" w14:textId="77777777" w:rsidR="006E1AA4" w:rsidRDefault="006E1AA4" w:rsidP="00C53697">
            <w:pPr>
              <w:keepNext/>
              <w:keepLines/>
              <w:spacing w:after="0"/>
              <w:rPr>
                <w:ins w:id="618" w:author="Rafhael" w:date="2024-04-08T20:32:00Z"/>
                <w:rFonts w:ascii="Arial" w:hAnsi="Arial" w:cs="Arial"/>
                <w:sz w:val="18"/>
                <w:lang w:val="en-US"/>
              </w:rPr>
            </w:pPr>
          </w:p>
        </w:tc>
      </w:tr>
      <w:tr w:rsidR="006E1AA4" w14:paraId="7D998128" w14:textId="77777777" w:rsidTr="00C53697">
        <w:trPr>
          <w:cantSplit/>
          <w:trHeight w:val="113"/>
          <w:jc w:val="center"/>
          <w:ins w:id="619"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7DBDCD6" w14:textId="77777777" w:rsidR="006E1AA4" w:rsidRDefault="006E1AA4" w:rsidP="00C53697">
            <w:pPr>
              <w:keepNext/>
              <w:keepLines/>
              <w:spacing w:after="0"/>
              <w:rPr>
                <w:ins w:id="620" w:author="Rafhael" w:date="2024-04-08T20:32:00Z"/>
                <w:rFonts w:ascii="Arial" w:hAnsi="Arial" w:cs="Arial"/>
                <w:sz w:val="18"/>
                <w:lang w:val="en-US"/>
              </w:rPr>
            </w:pPr>
            <w:ins w:id="621" w:author="Rafhael" w:date="2024-04-08T20:32:00Z">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68B3C8AB" w14:textId="77777777" w:rsidR="006E1AA4" w:rsidRDefault="006E1AA4" w:rsidP="00C53697">
            <w:pPr>
              <w:keepNext/>
              <w:keepLines/>
              <w:spacing w:after="0"/>
              <w:jc w:val="center"/>
              <w:rPr>
                <w:ins w:id="622"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4263A89" w14:textId="77777777" w:rsidR="006E1AA4" w:rsidRDefault="006E1AA4" w:rsidP="00C53697">
            <w:pPr>
              <w:keepNext/>
              <w:keepLines/>
              <w:spacing w:after="0"/>
              <w:jc w:val="center"/>
              <w:rPr>
                <w:ins w:id="623" w:author="Rafhael" w:date="2024-04-08T20:32:00Z"/>
                <w:rFonts w:ascii="Arial" w:hAnsi="Arial" w:cs="Arial"/>
                <w:sz w:val="18"/>
                <w:lang w:val="en-US"/>
              </w:rPr>
            </w:pPr>
            <w:ins w:id="624"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9A0819E" w14:textId="77777777" w:rsidR="006E1AA4" w:rsidRDefault="006E1AA4" w:rsidP="00C53697">
            <w:pPr>
              <w:keepNext/>
              <w:keepLines/>
              <w:spacing w:after="0"/>
              <w:rPr>
                <w:ins w:id="625" w:author="Rafhael" w:date="2024-04-08T20:32:00Z"/>
                <w:rFonts w:ascii="Arial" w:hAnsi="Arial" w:cs="Arial"/>
                <w:sz w:val="18"/>
                <w:lang w:val="en-US"/>
              </w:rPr>
            </w:pPr>
            <w:ins w:id="626" w:author="Rafhael" w:date="2024-04-08T20:32:00Z">
              <w:r>
                <w:rPr>
                  <w:rFonts w:ascii="Arial" w:hAnsi="Arial" w:cs="Arial"/>
                  <w:sz w:val="18"/>
                  <w:lang w:val="en-US"/>
                </w:rPr>
                <w:t>L3 filtering is not used</w:t>
              </w:r>
            </w:ins>
          </w:p>
        </w:tc>
      </w:tr>
      <w:tr w:rsidR="006E1AA4" w14:paraId="12A72F1C" w14:textId="77777777" w:rsidTr="00C53697">
        <w:trPr>
          <w:cantSplit/>
          <w:trHeight w:val="113"/>
          <w:jc w:val="center"/>
          <w:ins w:id="62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4FCD7EB" w14:textId="77777777" w:rsidR="006E1AA4" w:rsidRDefault="006E1AA4" w:rsidP="00C53697">
            <w:pPr>
              <w:keepNext/>
              <w:keepLines/>
              <w:spacing w:after="0"/>
              <w:rPr>
                <w:ins w:id="628" w:author="Rafhael" w:date="2024-04-08T20:32:00Z"/>
                <w:rFonts w:ascii="Arial" w:hAnsi="Arial" w:cs="Arial"/>
                <w:sz w:val="18"/>
                <w:lang w:val="en-US"/>
              </w:rPr>
            </w:pPr>
            <w:ins w:id="629" w:author="Rafhael" w:date="2024-04-08T20:32:00Z">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72F3F390" w14:textId="77777777" w:rsidR="006E1AA4" w:rsidRDefault="006E1AA4" w:rsidP="00C53697">
            <w:pPr>
              <w:keepNext/>
              <w:keepLines/>
              <w:spacing w:after="0"/>
              <w:jc w:val="center"/>
              <w:rPr>
                <w:ins w:id="630"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3D3C710" w14:textId="77777777" w:rsidR="006E1AA4" w:rsidRDefault="006E1AA4" w:rsidP="00C53697">
            <w:pPr>
              <w:keepNext/>
              <w:keepLines/>
              <w:spacing w:after="0"/>
              <w:jc w:val="center"/>
              <w:rPr>
                <w:ins w:id="631" w:author="Rafhael" w:date="2024-04-08T20:32: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3E886C15" w14:textId="77777777" w:rsidR="006E1AA4" w:rsidRDefault="006E1AA4" w:rsidP="00C53697">
            <w:pPr>
              <w:keepNext/>
              <w:keepLines/>
              <w:spacing w:after="0"/>
              <w:rPr>
                <w:ins w:id="632" w:author="Rafhael" w:date="2024-04-08T20:32:00Z"/>
                <w:rFonts w:ascii="Arial" w:hAnsi="Arial" w:cs="Arial"/>
                <w:sz w:val="18"/>
                <w:lang w:val="en-US"/>
              </w:rPr>
            </w:pPr>
            <w:ins w:id="633" w:author="Rafhael" w:date="2024-04-08T20:32:00Z">
              <w:r>
                <w:rPr>
                  <w:rFonts w:ascii="Arial" w:hAnsi="Arial" w:cs="Arial"/>
                  <w:sz w:val="18"/>
                  <w:lang w:val="en-US"/>
                </w:rPr>
                <w:t>OFF</w:t>
              </w:r>
            </w:ins>
          </w:p>
        </w:tc>
      </w:tr>
      <w:tr w:rsidR="006E1AA4" w14:paraId="2B81038A" w14:textId="77777777" w:rsidTr="00C53697">
        <w:trPr>
          <w:cantSplit/>
          <w:trHeight w:val="113"/>
          <w:jc w:val="center"/>
          <w:ins w:id="634"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2C6F19B" w14:textId="77777777" w:rsidR="006E1AA4" w:rsidRDefault="006E1AA4" w:rsidP="00C53697">
            <w:pPr>
              <w:keepNext/>
              <w:keepLines/>
              <w:spacing w:after="0"/>
              <w:rPr>
                <w:ins w:id="635" w:author="Rafhael" w:date="2024-04-08T20:32:00Z"/>
                <w:rFonts w:ascii="Arial" w:hAnsi="Arial" w:cs="Arial"/>
                <w:sz w:val="18"/>
                <w:lang w:val="en-US"/>
              </w:rPr>
            </w:pPr>
            <w:ins w:id="636" w:author="Rafhael" w:date="2024-04-08T20:32:00Z">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152F9623" w14:textId="77777777" w:rsidR="006E1AA4" w:rsidRDefault="006E1AA4" w:rsidP="00C53697">
            <w:pPr>
              <w:keepNext/>
              <w:keepLines/>
              <w:spacing w:after="0"/>
              <w:jc w:val="center"/>
              <w:rPr>
                <w:ins w:id="637"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5D9F737C" w14:textId="77777777" w:rsidR="006E1AA4" w:rsidRDefault="006E1AA4" w:rsidP="00C53697">
            <w:pPr>
              <w:keepNext/>
              <w:keepLines/>
              <w:spacing w:after="0"/>
              <w:jc w:val="center"/>
              <w:rPr>
                <w:ins w:id="638" w:author="Rafhael" w:date="2024-04-08T20:32:00Z"/>
                <w:rFonts w:ascii="Arial" w:hAnsi="Arial" w:cs="Arial"/>
                <w:sz w:val="18"/>
                <w:lang w:val="en-US"/>
              </w:rPr>
            </w:pPr>
            <w:ins w:id="639" w:author="Rafhael" w:date="2024-04-08T20:32:00Z">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491E53C8" w14:textId="77777777" w:rsidR="006E1AA4" w:rsidRDefault="006E1AA4" w:rsidP="00C53697">
            <w:pPr>
              <w:keepNext/>
              <w:keepLines/>
              <w:spacing w:after="0"/>
              <w:rPr>
                <w:ins w:id="640" w:author="Rafhael" w:date="2024-04-08T20:32:00Z"/>
                <w:rFonts w:ascii="Arial" w:hAnsi="Arial" w:cs="Arial"/>
                <w:sz w:val="18"/>
                <w:lang w:val="en-US"/>
              </w:rPr>
            </w:pPr>
          </w:p>
        </w:tc>
      </w:tr>
      <w:tr w:rsidR="006E1AA4" w14:paraId="13D5390C" w14:textId="77777777" w:rsidTr="00C53697">
        <w:trPr>
          <w:cantSplit/>
          <w:trHeight w:val="113"/>
          <w:jc w:val="center"/>
          <w:ins w:id="64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F717D7B" w14:textId="77777777" w:rsidR="006E1AA4" w:rsidRDefault="006E1AA4" w:rsidP="00C53697">
            <w:pPr>
              <w:keepNext/>
              <w:keepLines/>
              <w:spacing w:after="0"/>
              <w:rPr>
                <w:ins w:id="642" w:author="Rafhael" w:date="2024-04-08T20:32:00Z"/>
                <w:rFonts w:ascii="Arial" w:hAnsi="Arial" w:cs="Arial"/>
                <w:sz w:val="18"/>
                <w:lang w:val="en-US"/>
              </w:rPr>
            </w:pPr>
            <w:ins w:id="643" w:author="Rafhael" w:date="2024-04-08T20:32:00Z">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0FE7A1F1" w14:textId="77777777" w:rsidR="006E1AA4" w:rsidRDefault="006E1AA4" w:rsidP="00C53697">
            <w:pPr>
              <w:keepNext/>
              <w:keepLines/>
              <w:spacing w:after="0"/>
              <w:jc w:val="center"/>
              <w:rPr>
                <w:ins w:id="644" w:author="Rafhael" w:date="2024-04-08T20:32:00Z"/>
                <w:rFonts w:ascii="Arial" w:hAnsi="Arial" w:cs="Arial"/>
                <w:sz w:val="18"/>
                <w:lang w:val="en-US"/>
              </w:rPr>
            </w:pPr>
            <w:ins w:id="645" w:author="Rafhael" w:date="2024-04-08T20:32:00Z">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443C4E40" w14:textId="77777777" w:rsidR="006E1AA4" w:rsidRDefault="006E1AA4" w:rsidP="00C53697">
            <w:pPr>
              <w:keepNext/>
              <w:keepLines/>
              <w:spacing w:after="0"/>
              <w:jc w:val="center"/>
              <w:rPr>
                <w:ins w:id="646" w:author="Rafhael" w:date="2024-04-08T20:32:00Z"/>
                <w:rFonts w:ascii="Arial" w:hAnsi="Arial" w:cs="Arial"/>
                <w:sz w:val="18"/>
                <w:lang w:val="en-US"/>
              </w:rPr>
            </w:pPr>
            <w:ins w:id="647" w:author="Rafhael" w:date="2024-04-08T20:32:00Z">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5892D3D3" w14:textId="77777777" w:rsidR="006E1AA4" w:rsidRDefault="006E1AA4" w:rsidP="00C53697">
            <w:pPr>
              <w:keepNext/>
              <w:keepLines/>
              <w:spacing w:after="0"/>
              <w:rPr>
                <w:ins w:id="648" w:author="Rafhael" w:date="2024-04-08T20:32:00Z"/>
                <w:rFonts w:ascii="Arial" w:hAnsi="Arial" w:cs="Arial"/>
                <w:sz w:val="18"/>
                <w:lang w:val="en-US"/>
              </w:rPr>
            </w:pPr>
            <w:ins w:id="649" w:author="Rafhael" w:date="2024-04-08T20:32:00Z">
              <w:r>
                <w:rPr>
                  <w:rFonts w:ascii="Arial" w:hAnsi="Arial" w:cs="Arial"/>
                  <w:sz w:val="18"/>
                  <w:lang w:val="en-US"/>
                </w:rPr>
                <w:t>No additional delays in random access procedure.</w:t>
              </w:r>
            </w:ins>
          </w:p>
        </w:tc>
      </w:tr>
      <w:tr w:rsidR="006E1AA4" w14:paraId="6F3297AE" w14:textId="77777777" w:rsidTr="00C53697">
        <w:trPr>
          <w:cantSplit/>
          <w:trHeight w:val="113"/>
          <w:jc w:val="center"/>
          <w:ins w:id="650"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75FA2A58" w14:textId="77777777" w:rsidR="006E1AA4" w:rsidRDefault="006E1AA4" w:rsidP="00C53697">
            <w:pPr>
              <w:keepNext/>
              <w:keepLines/>
              <w:spacing w:after="0"/>
              <w:rPr>
                <w:ins w:id="651" w:author="Rafhael" w:date="2024-04-08T20:32:00Z"/>
                <w:rFonts w:ascii="Arial" w:hAnsi="Arial" w:cs="Arial"/>
                <w:sz w:val="18"/>
                <w:lang w:val="en-US"/>
              </w:rPr>
            </w:pPr>
            <w:ins w:id="652" w:author="Rafhael" w:date="2024-04-08T20:32:00Z">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19375986" w14:textId="77777777" w:rsidR="006E1AA4" w:rsidRDefault="006E1AA4" w:rsidP="00C53697">
            <w:pPr>
              <w:keepNext/>
              <w:keepLines/>
              <w:spacing w:after="0"/>
              <w:jc w:val="center"/>
              <w:rPr>
                <w:ins w:id="653"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B721E5A" w14:textId="77777777" w:rsidR="006E1AA4" w:rsidRDefault="006E1AA4" w:rsidP="00C53697">
            <w:pPr>
              <w:keepNext/>
              <w:keepLines/>
              <w:spacing w:after="0"/>
              <w:jc w:val="center"/>
              <w:rPr>
                <w:ins w:id="654" w:author="Rafhael" w:date="2024-04-08T20:32:00Z"/>
                <w:rFonts w:ascii="Arial" w:hAnsi="Arial" w:cs="Arial"/>
                <w:sz w:val="18"/>
                <w:lang w:val="en-US"/>
              </w:rPr>
            </w:pPr>
            <w:ins w:id="655" w:author="Rafhael" w:date="2024-04-08T20:32:00Z">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64035722" w14:textId="77777777" w:rsidR="006E1AA4" w:rsidRDefault="006E1AA4" w:rsidP="00C53697">
            <w:pPr>
              <w:keepNext/>
              <w:keepLines/>
              <w:spacing w:after="0"/>
              <w:rPr>
                <w:ins w:id="656" w:author="Rafhael" w:date="2024-04-08T20:32:00Z"/>
                <w:rFonts w:ascii="Arial" w:hAnsi="Arial" w:cs="Arial"/>
                <w:sz w:val="18"/>
                <w:lang w:val="en-US"/>
              </w:rPr>
            </w:pPr>
            <w:ins w:id="657" w:author="Rafhael" w:date="2024-04-08T20:32:00Z">
              <w:r>
                <w:rPr>
                  <w:rFonts w:ascii="Arial" w:hAnsi="Arial" w:cs="Arial"/>
                  <w:sz w:val="18"/>
                  <w:lang w:val="en-US"/>
                </w:rPr>
                <w:t>As specified in A.3.16</w:t>
              </w:r>
            </w:ins>
          </w:p>
        </w:tc>
      </w:tr>
      <w:tr w:rsidR="006E1AA4" w14:paraId="791E56F8" w14:textId="77777777" w:rsidTr="00C53697">
        <w:trPr>
          <w:cantSplit/>
          <w:trHeight w:val="113"/>
          <w:jc w:val="center"/>
          <w:ins w:id="65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2F1D05F" w14:textId="77777777" w:rsidR="006E1AA4" w:rsidRDefault="006E1AA4" w:rsidP="00C53697">
            <w:pPr>
              <w:keepNext/>
              <w:keepLines/>
              <w:spacing w:after="0"/>
              <w:rPr>
                <w:ins w:id="659" w:author="Rafhael" w:date="2024-04-08T20:32:00Z"/>
                <w:rFonts w:ascii="Arial" w:hAnsi="Arial" w:cs="Arial"/>
                <w:sz w:val="18"/>
                <w:lang w:val="en-US"/>
              </w:rPr>
            </w:pPr>
            <w:ins w:id="660" w:author="Rafhael" w:date="2024-04-08T20:32:00Z">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11D37E31" w14:textId="77777777" w:rsidR="006E1AA4" w:rsidRDefault="006E1AA4" w:rsidP="00C53697">
            <w:pPr>
              <w:keepNext/>
              <w:keepLines/>
              <w:spacing w:after="0"/>
              <w:jc w:val="center"/>
              <w:rPr>
                <w:ins w:id="661"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99CE1AF" w14:textId="77777777" w:rsidR="006E1AA4" w:rsidRDefault="006E1AA4" w:rsidP="00C53697">
            <w:pPr>
              <w:keepNext/>
              <w:keepLines/>
              <w:spacing w:after="0"/>
              <w:jc w:val="center"/>
              <w:rPr>
                <w:ins w:id="662" w:author="Rafhael" w:date="2024-04-08T20:32:00Z"/>
                <w:rFonts w:ascii="Arial" w:hAnsi="Arial" w:cs="Arial"/>
                <w:sz w:val="18"/>
                <w:lang w:val="en-US"/>
              </w:rPr>
            </w:pPr>
            <w:ins w:id="663"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28AFD26" w14:textId="77777777" w:rsidR="006E1AA4" w:rsidRDefault="006E1AA4" w:rsidP="00C53697">
            <w:pPr>
              <w:keepNext/>
              <w:keepLines/>
              <w:spacing w:after="0"/>
              <w:rPr>
                <w:ins w:id="664" w:author="Rafhael" w:date="2024-04-08T20:32:00Z"/>
                <w:rFonts w:ascii="Arial" w:hAnsi="Arial" w:cs="Arial"/>
                <w:sz w:val="18"/>
                <w:lang w:val="en-US"/>
              </w:rPr>
            </w:pPr>
            <w:ins w:id="665" w:author="Rafhael" w:date="2024-04-08T20:32:00Z">
              <w:r>
                <w:rPr>
                  <w:rFonts w:ascii="Arial" w:hAnsi="Arial" w:cs="Arial"/>
                  <w:sz w:val="18"/>
                  <w:lang w:val="en-US"/>
                </w:rPr>
                <w:t>Specified in the handover message</w:t>
              </w:r>
            </w:ins>
          </w:p>
        </w:tc>
      </w:tr>
      <w:tr w:rsidR="006E1AA4" w14:paraId="11C63F37" w14:textId="77777777" w:rsidTr="00C53697">
        <w:trPr>
          <w:cantSplit/>
          <w:trHeight w:val="113"/>
          <w:jc w:val="center"/>
          <w:ins w:id="666"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BFB62D4" w14:textId="77777777" w:rsidR="006E1AA4" w:rsidRDefault="006E1AA4" w:rsidP="00C53697">
            <w:pPr>
              <w:keepNext/>
              <w:keepLines/>
              <w:spacing w:after="0"/>
              <w:rPr>
                <w:ins w:id="667" w:author="Rafhael" w:date="2024-04-08T20:32:00Z"/>
                <w:rFonts w:ascii="Arial" w:hAnsi="Arial" w:cs="Arial"/>
                <w:sz w:val="18"/>
                <w:lang w:val="en-US"/>
              </w:rPr>
            </w:pPr>
            <w:ins w:id="668" w:author="Rafhael" w:date="2024-04-08T20:32:00Z">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160B26E0" w14:textId="77777777" w:rsidR="006E1AA4" w:rsidRDefault="006E1AA4" w:rsidP="00C53697">
            <w:pPr>
              <w:keepNext/>
              <w:keepLines/>
              <w:spacing w:after="0"/>
              <w:jc w:val="center"/>
              <w:rPr>
                <w:ins w:id="669" w:author="Rafhael" w:date="2024-04-08T20:32:00Z"/>
                <w:rFonts w:ascii="Arial" w:hAnsi="Arial" w:cs="Arial"/>
                <w:sz w:val="18"/>
                <w:lang w:val="en-US"/>
              </w:rPr>
            </w:pPr>
            <w:ins w:id="670" w:author="Rafhael" w:date="2024-04-08T20:3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4DF1A45" w14:textId="77777777" w:rsidR="006E1AA4" w:rsidRDefault="006E1AA4" w:rsidP="00C53697">
            <w:pPr>
              <w:keepNext/>
              <w:keepLines/>
              <w:spacing w:after="0"/>
              <w:jc w:val="center"/>
              <w:rPr>
                <w:ins w:id="671" w:author="Rafhael" w:date="2024-04-08T20:32:00Z"/>
                <w:rFonts w:ascii="Arial" w:hAnsi="Arial" w:cs="v4.2.0"/>
                <w:sz w:val="18"/>
                <w:lang w:val="en-US"/>
              </w:rPr>
            </w:pPr>
            <w:ins w:id="672" w:author="Rafhael" w:date="2024-04-08T20:32:00Z">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3DFF9A10" w14:textId="77777777" w:rsidR="006E1AA4" w:rsidRDefault="006E1AA4" w:rsidP="00C53697">
            <w:pPr>
              <w:keepNext/>
              <w:keepLines/>
              <w:spacing w:after="0"/>
              <w:rPr>
                <w:ins w:id="673" w:author="Rafhael" w:date="2024-04-08T20:32:00Z"/>
                <w:rFonts w:ascii="Arial" w:hAnsi="Arial" w:cs="Arial"/>
                <w:sz w:val="18"/>
                <w:lang w:val="en-US"/>
              </w:rPr>
            </w:pPr>
          </w:p>
        </w:tc>
      </w:tr>
      <w:tr w:rsidR="006E1AA4" w14:paraId="11AAB276" w14:textId="77777777" w:rsidTr="00C53697">
        <w:trPr>
          <w:cantSplit/>
          <w:trHeight w:val="113"/>
          <w:jc w:val="center"/>
          <w:ins w:id="674"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7D73EDEE" w14:textId="77777777" w:rsidR="006E1AA4" w:rsidRDefault="006E1AA4" w:rsidP="00C53697">
            <w:pPr>
              <w:keepNext/>
              <w:keepLines/>
              <w:spacing w:after="0"/>
              <w:rPr>
                <w:ins w:id="675" w:author="Rafhael" w:date="2024-04-08T20:32:00Z"/>
                <w:rFonts w:ascii="Arial" w:hAnsi="Arial" w:cs="Arial"/>
                <w:sz w:val="18"/>
                <w:lang w:val="en-US"/>
              </w:rPr>
            </w:pPr>
            <w:ins w:id="676" w:author="Rafhael" w:date="2024-04-08T20:32:00Z">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37BB234" w14:textId="77777777" w:rsidR="006E1AA4" w:rsidRDefault="006E1AA4" w:rsidP="00C53697">
            <w:pPr>
              <w:keepNext/>
              <w:keepLines/>
              <w:spacing w:after="0"/>
              <w:jc w:val="center"/>
              <w:rPr>
                <w:ins w:id="677" w:author="Rafhael" w:date="2024-04-08T20:32:00Z"/>
                <w:rFonts w:ascii="Arial" w:hAnsi="Arial" w:cs="Arial"/>
                <w:sz w:val="18"/>
                <w:lang w:val="en-US"/>
              </w:rPr>
            </w:pPr>
            <w:ins w:id="678" w:author="Rafhael" w:date="2024-04-08T20:3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B7060B7" w14:textId="77777777" w:rsidR="006E1AA4" w:rsidRDefault="006E1AA4" w:rsidP="00C53697">
            <w:pPr>
              <w:keepNext/>
              <w:keepLines/>
              <w:spacing w:after="0"/>
              <w:jc w:val="center"/>
              <w:rPr>
                <w:ins w:id="679" w:author="Rafhael" w:date="2024-04-08T20:32:00Z"/>
                <w:rFonts w:ascii="Arial" w:hAnsi="Arial" w:cs="Arial"/>
                <w:sz w:val="18"/>
                <w:lang w:val="en-US"/>
              </w:rPr>
            </w:pPr>
            <w:ins w:id="680" w:author="Rafhael" w:date="2024-04-08T20:32:00Z">
              <w:r>
                <w:rPr>
                  <w:rFonts w:ascii="Arial" w:hAnsi="Arial" w:cs="Arial"/>
                  <w:sz w:val="18"/>
                  <w:lang w:val="en-US"/>
                </w:rPr>
                <w:sym w:font="Symbol" w:char="F0A3"/>
              </w: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413B0E91" w14:textId="77777777" w:rsidR="006E1AA4" w:rsidRDefault="006E1AA4" w:rsidP="00C53697">
            <w:pPr>
              <w:keepNext/>
              <w:keepLines/>
              <w:spacing w:after="0"/>
              <w:rPr>
                <w:ins w:id="681" w:author="Rafhael" w:date="2024-04-08T20:32:00Z"/>
                <w:rFonts w:ascii="Arial" w:hAnsi="Arial" w:cs="Arial"/>
                <w:sz w:val="18"/>
                <w:lang w:val="en-US"/>
              </w:rPr>
            </w:pPr>
          </w:p>
        </w:tc>
      </w:tr>
      <w:tr w:rsidR="006E1AA4" w14:paraId="71A4754A" w14:textId="77777777" w:rsidTr="00C53697">
        <w:trPr>
          <w:cantSplit/>
          <w:trHeight w:val="113"/>
          <w:jc w:val="center"/>
          <w:ins w:id="682"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C8D0DEA" w14:textId="77777777" w:rsidR="006E1AA4" w:rsidRDefault="006E1AA4" w:rsidP="00C53697">
            <w:pPr>
              <w:keepNext/>
              <w:keepLines/>
              <w:spacing w:after="0"/>
              <w:rPr>
                <w:ins w:id="683" w:author="Rafhael" w:date="2024-04-08T20:32:00Z"/>
                <w:rFonts w:ascii="Arial" w:hAnsi="Arial" w:cs="Arial"/>
                <w:sz w:val="18"/>
                <w:lang w:val="en-US"/>
              </w:rPr>
            </w:pPr>
            <w:ins w:id="684" w:author="Rafhael" w:date="2024-04-08T20:32:00Z">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2A5BBAED" w14:textId="77777777" w:rsidR="006E1AA4" w:rsidRDefault="006E1AA4" w:rsidP="00C53697">
            <w:pPr>
              <w:keepNext/>
              <w:keepLines/>
              <w:spacing w:after="0"/>
              <w:jc w:val="center"/>
              <w:rPr>
                <w:ins w:id="685" w:author="Rafhael" w:date="2024-04-08T20:32:00Z"/>
                <w:rFonts w:ascii="Arial" w:hAnsi="Arial" w:cs="Arial"/>
                <w:sz w:val="18"/>
                <w:lang w:val="en-US"/>
              </w:rPr>
            </w:pPr>
            <w:ins w:id="686" w:author="Rafhael" w:date="2024-04-08T20:3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C1EE5AD" w14:textId="77777777" w:rsidR="006E1AA4" w:rsidRDefault="006E1AA4" w:rsidP="00C53697">
            <w:pPr>
              <w:keepNext/>
              <w:keepLines/>
              <w:spacing w:after="0"/>
              <w:jc w:val="center"/>
              <w:rPr>
                <w:ins w:id="687" w:author="Rafhael" w:date="2024-04-08T20:32:00Z"/>
                <w:rFonts w:ascii="Arial" w:hAnsi="Arial" w:cs="Arial"/>
                <w:sz w:val="18"/>
                <w:lang w:val="en-US"/>
              </w:rPr>
            </w:pPr>
            <w:ins w:id="688" w:author="Rafhael" w:date="2024-04-08T20:32:00Z">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85DCD93" w14:textId="77777777" w:rsidR="006E1AA4" w:rsidRDefault="006E1AA4" w:rsidP="00C53697">
            <w:pPr>
              <w:keepNext/>
              <w:keepLines/>
              <w:spacing w:after="0"/>
              <w:rPr>
                <w:ins w:id="689" w:author="Rafhael" w:date="2024-04-08T20:32:00Z"/>
                <w:rFonts w:ascii="Arial" w:hAnsi="Arial" w:cs="Arial"/>
                <w:sz w:val="18"/>
                <w:lang w:val="en-US"/>
              </w:rPr>
            </w:pPr>
          </w:p>
        </w:tc>
      </w:tr>
      <w:tr w:rsidR="006E1AA4" w14:paraId="74737192" w14:textId="77777777" w:rsidTr="00C53697">
        <w:trPr>
          <w:cantSplit/>
          <w:trHeight w:val="113"/>
          <w:jc w:val="center"/>
          <w:ins w:id="690"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D347F82" w14:textId="77777777" w:rsidR="006E1AA4" w:rsidRDefault="006E1AA4" w:rsidP="00C53697">
            <w:pPr>
              <w:keepNext/>
              <w:keepLines/>
              <w:spacing w:after="0"/>
              <w:rPr>
                <w:ins w:id="691" w:author="Rafhael" w:date="2024-04-08T20:32:00Z"/>
                <w:rFonts w:ascii="Arial" w:hAnsi="Arial" w:cs="Arial"/>
                <w:sz w:val="18"/>
                <w:lang w:val="en-US"/>
              </w:rPr>
            </w:pPr>
            <w:ins w:id="692" w:author="Rafhael" w:date="2024-04-08T20:32:00Z">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720C8028" w14:textId="77777777" w:rsidR="006E1AA4" w:rsidRDefault="006E1AA4" w:rsidP="00C53697">
            <w:pPr>
              <w:keepNext/>
              <w:keepLines/>
              <w:spacing w:after="0"/>
              <w:jc w:val="center"/>
              <w:rPr>
                <w:ins w:id="693"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49D67E1" w14:textId="77777777" w:rsidR="006E1AA4" w:rsidRDefault="006E1AA4" w:rsidP="00C53697">
            <w:pPr>
              <w:keepNext/>
              <w:keepLines/>
              <w:spacing w:after="0"/>
              <w:jc w:val="center"/>
              <w:rPr>
                <w:ins w:id="694" w:author="Rafhael" w:date="2024-04-08T20:32:00Z"/>
                <w:rFonts w:ascii="Arial" w:hAnsi="Arial" w:cs="Arial"/>
                <w:sz w:val="18"/>
                <w:lang w:val="en-US"/>
              </w:rPr>
            </w:pPr>
            <w:ins w:id="695" w:author="Rafhael" w:date="2024-04-08T20:32:00Z">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05A70B91" w14:textId="77777777" w:rsidR="006E1AA4" w:rsidRDefault="006E1AA4" w:rsidP="00C53697">
            <w:pPr>
              <w:keepNext/>
              <w:keepLines/>
              <w:spacing w:after="0"/>
              <w:rPr>
                <w:ins w:id="696" w:author="Rafhael" w:date="2024-04-08T20:32:00Z"/>
                <w:rFonts w:ascii="Arial" w:hAnsi="Arial" w:cs="Arial"/>
                <w:sz w:val="18"/>
                <w:lang w:val="en-US"/>
              </w:rPr>
            </w:pPr>
          </w:p>
        </w:tc>
      </w:tr>
    </w:tbl>
    <w:p w14:paraId="0BD8DB37" w14:textId="77777777" w:rsidR="006E1AA4" w:rsidRDefault="006E1AA4" w:rsidP="006E1AA4">
      <w:pPr>
        <w:rPr>
          <w:ins w:id="697" w:author="Rafhael" w:date="2024-04-08T20:32:00Z"/>
          <w:rFonts w:asciiTheme="minorHAnsi" w:eastAsiaTheme="minorHAnsi" w:hAnsiTheme="minorHAnsi" w:cstheme="minorBidi"/>
          <w:kern w:val="2"/>
          <w:sz w:val="22"/>
          <w:szCs w:val="22"/>
          <w14:ligatures w14:val="standardContextual"/>
        </w:rPr>
      </w:pPr>
    </w:p>
    <w:p w14:paraId="195E731F" w14:textId="4D232091" w:rsidR="006E1AA4" w:rsidRDefault="006E1AA4" w:rsidP="006E1AA4">
      <w:pPr>
        <w:pStyle w:val="TH"/>
        <w:rPr>
          <w:ins w:id="698" w:author="Rafhael" w:date="2024-04-08T20:32:00Z"/>
        </w:rPr>
      </w:pPr>
      <w:ins w:id="699" w:author="Rafhael" w:date="2024-04-08T20:32:00Z">
        <w:r>
          <w:t xml:space="preserve">Table A.14.2.1.6.1-3: Cell specific test parameters for E-UTRAN </w:t>
        </w:r>
      </w:ins>
      <w:ins w:id="700" w:author="Rafhael" w:date="2024-04-18T16:33:00Z">
        <w:r w:rsidR="009C2746">
          <w:t>HD-</w:t>
        </w:r>
      </w:ins>
      <w:ins w:id="701" w:author="Rafhael" w:date="2024-04-08T20:32:00Z">
        <w:r>
          <w:rPr>
            <w:lang w:val="en-US"/>
          </w:rPr>
          <w:t>FDD</w:t>
        </w:r>
        <w:r>
          <w:t xml:space="preserve"> intra frequency handover for Cat-M1 UEs in </w:t>
        </w:r>
        <w:proofErr w:type="spellStart"/>
        <w:r>
          <w:t>CEModeA</w:t>
        </w:r>
        <w:proofErr w:type="spellEnd"/>
        <w:r>
          <w:t xml:space="preserve">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6E1AA4" w14:paraId="6DA007B7" w14:textId="77777777" w:rsidTr="00C53697">
        <w:trPr>
          <w:cantSplit/>
          <w:ins w:id="702" w:author="Rafhael" w:date="2024-04-08T20:32:00Z"/>
        </w:trPr>
        <w:tc>
          <w:tcPr>
            <w:tcW w:w="4247" w:type="dxa"/>
            <w:vMerge w:val="restart"/>
            <w:tcBorders>
              <w:top w:val="single" w:sz="4" w:space="0" w:color="auto"/>
              <w:left w:val="single" w:sz="4" w:space="0" w:color="auto"/>
              <w:bottom w:val="single" w:sz="4" w:space="0" w:color="auto"/>
              <w:right w:val="single" w:sz="4" w:space="0" w:color="auto"/>
            </w:tcBorders>
            <w:hideMark/>
          </w:tcPr>
          <w:p w14:paraId="57733132" w14:textId="77777777" w:rsidR="006E1AA4" w:rsidRDefault="006E1AA4" w:rsidP="00C53697">
            <w:pPr>
              <w:keepNext/>
              <w:keepLines/>
              <w:spacing w:after="0"/>
              <w:jc w:val="center"/>
              <w:rPr>
                <w:ins w:id="703" w:author="Rafhael" w:date="2024-04-08T20:32:00Z"/>
                <w:rFonts w:ascii="Arial" w:hAnsi="Arial" w:cs="Arial"/>
                <w:b/>
                <w:sz w:val="18"/>
                <w:lang w:val="en-US"/>
              </w:rPr>
            </w:pPr>
            <w:ins w:id="704" w:author="Rafhael" w:date="2024-04-08T20:32:00Z">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9332932" w14:textId="77777777" w:rsidR="006E1AA4" w:rsidRDefault="006E1AA4" w:rsidP="00C53697">
            <w:pPr>
              <w:keepNext/>
              <w:keepLines/>
              <w:spacing w:after="0"/>
              <w:jc w:val="center"/>
              <w:rPr>
                <w:ins w:id="705" w:author="Rafhael" w:date="2024-04-08T20:32:00Z"/>
                <w:rFonts w:ascii="Arial" w:hAnsi="Arial" w:cs="Arial"/>
                <w:b/>
                <w:sz w:val="18"/>
                <w:lang w:val="en-US"/>
              </w:rPr>
            </w:pPr>
            <w:ins w:id="706" w:author="Rafhael" w:date="2024-04-08T20:32:00Z">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AC061CB" w14:textId="77777777" w:rsidR="006E1AA4" w:rsidRDefault="006E1AA4" w:rsidP="00C53697">
            <w:pPr>
              <w:keepNext/>
              <w:keepLines/>
              <w:spacing w:after="0"/>
              <w:jc w:val="center"/>
              <w:rPr>
                <w:ins w:id="707" w:author="Rafhael" w:date="2024-04-08T20:32:00Z"/>
                <w:rFonts w:ascii="Arial" w:hAnsi="Arial" w:cs="Arial"/>
                <w:b/>
                <w:sz w:val="18"/>
                <w:lang w:val="en-US"/>
              </w:rPr>
            </w:pPr>
            <w:ins w:id="708" w:author="Rafhael" w:date="2024-04-08T20:32:00Z">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17481B1" w14:textId="77777777" w:rsidR="006E1AA4" w:rsidRDefault="006E1AA4" w:rsidP="00C53697">
            <w:pPr>
              <w:keepNext/>
              <w:keepLines/>
              <w:spacing w:after="0"/>
              <w:jc w:val="center"/>
              <w:rPr>
                <w:ins w:id="709" w:author="Rafhael" w:date="2024-04-08T20:32:00Z"/>
                <w:rFonts w:ascii="Arial" w:hAnsi="Arial" w:cs="Arial"/>
                <w:b/>
                <w:sz w:val="18"/>
                <w:lang w:val="en-US"/>
              </w:rPr>
            </w:pPr>
            <w:ins w:id="710" w:author="Rafhael" w:date="2024-04-08T20:32:00Z">
              <w:r>
                <w:rPr>
                  <w:rFonts w:ascii="Arial" w:hAnsi="Arial" w:cs="Arial"/>
                  <w:b/>
                  <w:sz w:val="18"/>
                  <w:lang w:val="en-US"/>
                </w:rPr>
                <w:t>Cell 2</w:t>
              </w:r>
            </w:ins>
          </w:p>
        </w:tc>
      </w:tr>
      <w:tr w:rsidR="006E1AA4" w14:paraId="6C86C35D" w14:textId="77777777" w:rsidTr="00C53697">
        <w:trPr>
          <w:cantSplit/>
          <w:ins w:id="711" w:author="Rafhael" w:date="2024-04-08T20:32:00Z"/>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2F54DBF6" w14:textId="77777777" w:rsidR="006E1AA4" w:rsidRDefault="006E1AA4" w:rsidP="00C53697">
            <w:pPr>
              <w:spacing w:after="0"/>
              <w:rPr>
                <w:ins w:id="712" w:author="Rafhael" w:date="2024-04-08T20:32:00Z"/>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8741B5" w14:textId="77777777" w:rsidR="006E1AA4" w:rsidRDefault="006E1AA4" w:rsidP="00C53697">
            <w:pPr>
              <w:spacing w:after="0"/>
              <w:rPr>
                <w:ins w:id="713" w:author="Rafhael" w:date="2024-04-08T20:32:00Z"/>
                <w:rFonts w:ascii="Arial" w:eastAsiaTheme="minorHAnsi" w:hAnsi="Arial" w:cs="Arial"/>
                <w:b/>
                <w:kern w:val="2"/>
                <w:sz w:val="18"/>
                <w:szCs w:val="22"/>
                <w:lang w:val="en-US"/>
                <w14:ligatures w14:val="standardContextual"/>
              </w:rPr>
            </w:pPr>
          </w:p>
        </w:tc>
        <w:tc>
          <w:tcPr>
            <w:tcW w:w="811" w:type="dxa"/>
            <w:tcBorders>
              <w:top w:val="single" w:sz="4" w:space="0" w:color="auto"/>
              <w:left w:val="single" w:sz="4" w:space="0" w:color="auto"/>
              <w:bottom w:val="single" w:sz="4" w:space="0" w:color="auto"/>
              <w:right w:val="single" w:sz="4" w:space="0" w:color="auto"/>
            </w:tcBorders>
            <w:hideMark/>
          </w:tcPr>
          <w:p w14:paraId="10F0B8B0" w14:textId="77777777" w:rsidR="006E1AA4" w:rsidRDefault="006E1AA4" w:rsidP="00C53697">
            <w:pPr>
              <w:keepNext/>
              <w:keepLines/>
              <w:spacing w:after="0"/>
              <w:jc w:val="center"/>
              <w:rPr>
                <w:ins w:id="714" w:author="Rafhael" w:date="2024-04-08T20:32:00Z"/>
                <w:rFonts w:ascii="Arial" w:hAnsi="Arial" w:cs="Arial"/>
                <w:b/>
                <w:sz w:val="18"/>
                <w:lang w:val="en-US"/>
              </w:rPr>
            </w:pPr>
            <w:ins w:id="715" w:author="Rafhael" w:date="2024-04-08T20:32:00Z">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7DE9FC0B" w14:textId="77777777" w:rsidR="006E1AA4" w:rsidRDefault="006E1AA4" w:rsidP="00C53697">
            <w:pPr>
              <w:keepNext/>
              <w:keepLines/>
              <w:spacing w:after="0"/>
              <w:jc w:val="center"/>
              <w:rPr>
                <w:ins w:id="716" w:author="Rafhael" w:date="2024-04-08T20:32:00Z"/>
                <w:rFonts w:ascii="Arial" w:hAnsi="Arial" w:cs="Arial"/>
                <w:b/>
                <w:sz w:val="18"/>
                <w:lang w:val="en-US"/>
              </w:rPr>
            </w:pPr>
            <w:ins w:id="717" w:author="Rafhael" w:date="2024-04-08T20:32:00Z">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14773679" w14:textId="77777777" w:rsidR="006E1AA4" w:rsidRDefault="006E1AA4" w:rsidP="00C53697">
            <w:pPr>
              <w:keepNext/>
              <w:keepLines/>
              <w:spacing w:after="0"/>
              <w:jc w:val="center"/>
              <w:rPr>
                <w:ins w:id="718" w:author="Rafhael" w:date="2024-04-08T20:32:00Z"/>
                <w:rFonts w:ascii="Arial" w:hAnsi="Arial" w:cs="Arial"/>
                <w:b/>
                <w:sz w:val="18"/>
                <w:lang w:val="en-US"/>
              </w:rPr>
            </w:pPr>
            <w:ins w:id="719" w:author="Rafhael" w:date="2024-04-08T20:32:00Z">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3C7178D4" w14:textId="77777777" w:rsidR="006E1AA4" w:rsidRDefault="006E1AA4" w:rsidP="00C53697">
            <w:pPr>
              <w:keepNext/>
              <w:keepLines/>
              <w:spacing w:after="0"/>
              <w:jc w:val="center"/>
              <w:rPr>
                <w:ins w:id="720" w:author="Rafhael" w:date="2024-04-08T20:32:00Z"/>
                <w:rFonts w:ascii="Arial" w:hAnsi="Arial" w:cs="Arial"/>
                <w:b/>
                <w:sz w:val="18"/>
                <w:lang w:val="en-US"/>
              </w:rPr>
            </w:pPr>
            <w:ins w:id="721" w:author="Rafhael" w:date="2024-04-08T20:32:00Z">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683531AF" w14:textId="77777777" w:rsidR="006E1AA4" w:rsidRDefault="006E1AA4" w:rsidP="00C53697">
            <w:pPr>
              <w:keepNext/>
              <w:keepLines/>
              <w:spacing w:after="0"/>
              <w:jc w:val="center"/>
              <w:rPr>
                <w:ins w:id="722" w:author="Rafhael" w:date="2024-04-08T20:32:00Z"/>
                <w:rFonts w:ascii="Arial" w:hAnsi="Arial" w:cs="Arial"/>
                <w:b/>
                <w:sz w:val="18"/>
                <w:lang w:val="en-US"/>
              </w:rPr>
            </w:pPr>
            <w:ins w:id="723" w:author="Rafhael" w:date="2024-04-08T20:32:00Z">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5BBFEA27" w14:textId="77777777" w:rsidR="006E1AA4" w:rsidRDefault="006E1AA4" w:rsidP="00C53697">
            <w:pPr>
              <w:keepNext/>
              <w:keepLines/>
              <w:spacing w:after="0"/>
              <w:jc w:val="center"/>
              <w:rPr>
                <w:ins w:id="724" w:author="Rafhael" w:date="2024-04-08T20:32:00Z"/>
                <w:rFonts w:ascii="Arial" w:hAnsi="Arial" w:cs="Arial"/>
                <w:b/>
                <w:sz w:val="18"/>
                <w:lang w:val="en-US"/>
              </w:rPr>
            </w:pPr>
            <w:ins w:id="725" w:author="Rafhael" w:date="2024-04-08T20:32:00Z">
              <w:r>
                <w:rPr>
                  <w:rFonts w:ascii="Arial" w:hAnsi="Arial" w:cs="Arial"/>
                  <w:b/>
                  <w:sz w:val="18"/>
                  <w:lang w:val="en-US"/>
                </w:rPr>
                <w:t>T3</w:t>
              </w:r>
            </w:ins>
          </w:p>
        </w:tc>
      </w:tr>
      <w:tr w:rsidR="006E1AA4" w14:paraId="1ACDF6E2" w14:textId="77777777" w:rsidTr="00C53697">
        <w:trPr>
          <w:cantSplit/>
          <w:ins w:id="726"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tcPr>
          <w:p w14:paraId="0901C7E4" w14:textId="77777777" w:rsidR="006E1AA4" w:rsidRPr="00500D01" w:rsidRDefault="006E1AA4" w:rsidP="00C53697">
            <w:pPr>
              <w:spacing w:after="0"/>
              <w:rPr>
                <w:ins w:id="727" w:author="Rafhael" w:date="2024-04-08T20:32:00Z"/>
                <w:rFonts w:ascii="Arial" w:eastAsiaTheme="minorHAnsi" w:hAnsi="Arial" w:cs="Arial"/>
                <w:bCs/>
                <w:kern w:val="2"/>
                <w:sz w:val="18"/>
                <w:szCs w:val="22"/>
                <w:lang w:val="en-US"/>
                <w14:ligatures w14:val="standardContextual"/>
              </w:rPr>
            </w:pPr>
            <w:ins w:id="728" w:author="Rafhael" w:date="2024-04-08T20:32:00Z">
              <w:r>
                <w:rPr>
                  <w:rFonts w:ascii="Arial" w:hAnsi="Arial" w:cs="Arial"/>
                  <w:sz w:val="18"/>
                  <w:lang w:val="it-IT"/>
                </w:rPr>
                <w:t xml:space="preserve">E-UTRA RF Channel </w:t>
              </w:r>
              <w:proofErr w:type="spellStart"/>
              <w:r>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45E281B" w14:textId="77777777" w:rsidR="006E1AA4" w:rsidRDefault="006E1AA4" w:rsidP="00C53697">
            <w:pPr>
              <w:spacing w:after="0"/>
              <w:rPr>
                <w:ins w:id="729"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4B356914" w14:textId="77777777" w:rsidR="006E1AA4" w:rsidRPr="00C268B9" w:rsidRDefault="006E1AA4" w:rsidP="00C53697">
            <w:pPr>
              <w:keepNext/>
              <w:keepLines/>
              <w:spacing w:after="0"/>
              <w:jc w:val="center"/>
              <w:rPr>
                <w:ins w:id="730" w:author="Rafhael" w:date="2024-04-08T20:32:00Z"/>
                <w:rFonts w:ascii="Arial" w:hAnsi="Arial" w:cs="Arial"/>
                <w:bCs/>
                <w:sz w:val="18"/>
                <w:lang w:val="en-US"/>
              </w:rPr>
            </w:pPr>
            <w:ins w:id="731" w:author="Rafhael" w:date="2024-04-08T20:32:00Z">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5B0CF2DD" w14:textId="77777777" w:rsidR="006E1AA4" w:rsidRPr="00C268B9" w:rsidRDefault="006E1AA4" w:rsidP="00C53697">
            <w:pPr>
              <w:keepNext/>
              <w:keepLines/>
              <w:spacing w:after="0"/>
              <w:jc w:val="center"/>
              <w:rPr>
                <w:ins w:id="732" w:author="Rafhael" w:date="2024-04-08T20:32:00Z"/>
                <w:rFonts w:ascii="Arial" w:hAnsi="Arial" w:cs="Arial"/>
                <w:bCs/>
                <w:sz w:val="18"/>
                <w:lang w:val="en-US"/>
              </w:rPr>
            </w:pPr>
            <w:ins w:id="733" w:author="Rafhael" w:date="2024-04-08T20:32:00Z">
              <w:r w:rsidRPr="00C268B9">
                <w:rPr>
                  <w:rFonts w:ascii="Arial" w:hAnsi="Arial" w:cs="Arial"/>
                  <w:bCs/>
                  <w:sz w:val="18"/>
                  <w:lang w:val="en-US"/>
                </w:rPr>
                <w:t>1</w:t>
              </w:r>
            </w:ins>
          </w:p>
        </w:tc>
      </w:tr>
      <w:tr w:rsidR="006E1AA4" w14:paraId="086C31B8" w14:textId="77777777" w:rsidTr="00C53697">
        <w:trPr>
          <w:cantSplit/>
          <w:ins w:id="734"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tcPr>
          <w:p w14:paraId="6A84F379" w14:textId="77777777" w:rsidR="006E1AA4" w:rsidRPr="00500D01" w:rsidRDefault="006E1AA4" w:rsidP="00C53697">
            <w:pPr>
              <w:spacing w:after="0"/>
              <w:rPr>
                <w:ins w:id="735" w:author="Rafhael" w:date="2024-04-08T20:32:00Z"/>
                <w:rFonts w:ascii="Arial" w:eastAsiaTheme="minorHAnsi" w:hAnsi="Arial" w:cs="Arial"/>
                <w:bCs/>
                <w:kern w:val="2"/>
                <w:sz w:val="18"/>
                <w:szCs w:val="22"/>
                <w:vertAlign w:val="superscript"/>
                <w:lang w:val="en-US"/>
                <w14:ligatures w14:val="standardContextual"/>
              </w:rPr>
            </w:pPr>
            <w:ins w:id="736" w:author="Rafhael" w:date="2024-04-08T20:32:00Z">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97D4BB7" w14:textId="77777777" w:rsidR="006E1AA4" w:rsidRDefault="006E1AA4" w:rsidP="00C53697">
            <w:pPr>
              <w:spacing w:after="0"/>
              <w:rPr>
                <w:ins w:id="737"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26CE6E65" w14:textId="77777777" w:rsidR="006E1AA4" w:rsidRPr="00C268B9" w:rsidRDefault="006E1AA4" w:rsidP="00C53697">
            <w:pPr>
              <w:keepNext/>
              <w:keepLines/>
              <w:spacing w:after="0"/>
              <w:jc w:val="center"/>
              <w:rPr>
                <w:ins w:id="738" w:author="Rafhael" w:date="2024-04-08T20:32:00Z"/>
                <w:rFonts w:ascii="Arial" w:hAnsi="Arial" w:cs="Arial"/>
                <w:bCs/>
                <w:sz w:val="18"/>
                <w:lang w:val="en-US"/>
              </w:rPr>
            </w:pPr>
            <w:ins w:id="739" w:author="Rafhael" w:date="2024-04-08T20:32:00Z">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586DD409" w14:textId="7C5DC6D8" w:rsidR="006E1AA4" w:rsidRPr="00C268B9" w:rsidRDefault="009C2746" w:rsidP="00C53697">
            <w:pPr>
              <w:keepNext/>
              <w:keepLines/>
              <w:spacing w:after="0"/>
              <w:jc w:val="center"/>
              <w:rPr>
                <w:ins w:id="740" w:author="Rafhael" w:date="2024-04-08T20:32:00Z"/>
                <w:rFonts w:ascii="Arial" w:hAnsi="Arial" w:cs="Arial"/>
                <w:bCs/>
                <w:sz w:val="18"/>
                <w:lang w:val="en-US"/>
              </w:rPr>
            </w:pPr>
            <w:ins w:id="741" w:author="Rafhael" w:date="2024-04-18T16:35:00Z">
              <w:r>
                <w:rPr>
                  <w:rFonts w:ascii="Arial" w:hAnsi="Arial" w:cs="Arial"/>
                  <w:bCs/>
                  <w:sz w:val="18"/>
                  <w:lang w:val="en-US"/>
                </w:rPr>
                <w:t>NSC.1</w:t>
              </w:r>
            </w:ins>
          </w:p>
        </w:tc>
      </w:tr>
      <w:tr w:rsidR="006E1AA4" w14:paraId="5648B8A9" w14:textId="77777777" w:rsidTr="00C53697">
        <w:trPr>
          <w:cantSplit/>
          <w:ins w:id="742"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tcPr>
          <w:p w14:paraId="39BC0828" w14:textId="77777777" w:rsidR="006E1AA4" w:rsidRPr="00500D01" w:rsidRDefault="006E1AA4" w:rsidP="00C53697">
            <w:pPr>
              <w:spacing w:after="0"/>
              <w:rPr>
                <w:ins w:id="743" w:author="Rafhael" w:date="2024-04-08T20:32:00Z"/>
                <w:rFonts w:ascii="Arial" w:eastAsiaTheme="minorHAnsi" w:hAnsi="Arial" w:cs="Arial"/>
                <w:bCs/>
                <w:kern w:val="2"/>
                <w:sz w:val="18"/>
                <w:szCs w:val="22"/>
                <w:vertAlign w:val="superscript"/>
                <w:lang w:val="en-US"/>
                <w14:ligatures w14:val="standardContextual"/>
              </w:rPr>
            </w:pPr>
            <w:ins w:id="744" w:author="Rafhael" w:date="2024-04-08T20:32:00Z">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7D91B5BA" w14:textId="77777777" w:rsidR="006E1AA4" w:rsidRDefault="006E1AA4" w:rsidP="00C53697">
            <w:pPr>
              <w:spacing w:after="0"/>
              <w:rPr>
                <w:ins w:id="745"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59F5A08C" w14:textId="77777777" w:rsidR="006E1AA4" w:rsidRPr="00C268B9" w:rsidRDefault="006E1AA4" w:rsidP="00C53697">
            <w:pPr>
              <w:keepNext/>
              <w:keepLines/>
              <w:spacing w:after="0"/>
              <w:jc w:val="center"/>
              <w:rPr>
                <w:ins w:id="746" w:author="Rafhael" w:date="2024-04-08T20:32:00Z"/>
                <w:rFonts w:ascii="Arial" w:hAnsi="Arial" w:cs="Arial"/>
                <w:bCs/>
                <w:sz w:val="18"/>
                <w:lang w:val="en-US"/>
              </w:rPr>
            </w:pPr>
            <w:ins w:id="747" w:author="Rafhael" w:date="2024-04-08T20:32:00Z">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3F1CFDFD" w14:textId="7B4FFC3D" w:rsidR="006E1AA4" w:rsidRPr="00C268B9" w:rsidRDefault="009C2746" w:rsidP="00C53697">
            <w:pPr>
              <w:keepNext/>
              <w:keepLines/>
              <w:spacing w:after="0"/>
              <w:jc w:val="center"/>
              <w:rPr>
                <w:ins w:id="748" w:author="Rafhael" w:date="2024-04-08T20:32:00Z"/>
                <w:rFonts w:ascii="Arial" w:hAnsi="Arial" w:cs="Arial"/>
                <w:bCs/>
                <w:sz w:val="18"/>
                <w:lang w:val="en-US"/>
              </w:rPr>
            </w:pPr>
            <w:ins w:id="749" w:author="Rafhael" w:date="2024-04-18T16:35:00Z">
              <w:r>
                <w:rPr>
                  <w:rFonts w:ascii="Arial" w:hAnsi="Arial" w:cs="Arial"/>
                  <w:bCs/>
                  <w:sz w:val="18"/>
                  <w:lang w:val="en-US"/>
                </w:rPr>
                <w:t>N</w:t>
              </w:r>
            </w:ins>
            <w:ins w:id="750" w:author="Rafhael" w:date="2024-04-08T20:32:00Z">
              <w:r w:rsidR="006E1AA4" w:rsidRPr="00C268B9">
                <w:rPr>
                  <w:rFonts w:ascii="Arial" w:hAnsi="Arial" w:cs="Arial"/>
                  <w:bCs/>
                  <w:sz w:val="18"/>
                  <w:lang w:val="en-US"/>
                </w:rPr>
                <w:t>SC.</w:t>
              </w:r>
              <w:r w:rsidR="006E1AA4">
                <w:rPr>
                  <w:rFonts w:ascii="Arial" w:hAnsi="Arial" w:cs="Arial"/>
                  <w:bCs/>
                  <w:sz w:val="18"/>
                  <w:lang w:val="en-US"/>
                </w:rPr>
                <w:t>2</w:t>
              </w:r>
            </w:ins>
          </w:p>
        </w:tc>
      </w:tr>
      <w:tr w:rsidR="006E1AA4" w14:paraId="65105B1E" w14:textId="77777777" w:rsidTr="00C53697">
        <w:trPr>
          <w:cantSplit/>
          <w:ins w:id="75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EE11EDC" w14:textId="77777777" w:rsidR="006E1AA4" w:rsidRDefault="006E1AA4" w:rsidP="00C53697">
            <w:pPr>
              <w:keepNext/>
              <w:keepLines/>
              <w:spacing w:after="0"/>
              <w:rPr>
                <w:ins w:id="752" w:author="Rafhael" w:date="2024-04-08T20:32:00Z"/>
                <w:rFonts w:ascii="Arial" w:hAnsi="Arial" w:cs="Arial"/>
                <w:sz w:val="18"/>
                <w:lang w:val="en-US"/>
              </w:rPr>
            </w:pPr>
            <w:proofErr w:type="spellStart"/>
            <w:ins w:id="753" w:author="Rafhael" w:date="2024-04-08T20:32:00Z">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D69B43D" w14:textId="77777777" w:rsidR="006E1AA4" w:rsidRDefault="006E1AA4" w:rsidP="00C53697">
            <w:pPr>
              <w:keepNext/>
              <w:keepLines/>
              <w:spacing w:after="0"/>
              <w:jc w:val="center"/>
              <w:rPr>
                <w:ins w:id="754" w:author="Rafhael" w:date="2024-04-08T20:32:00Z"/>
                <w:rFonts w:ascii="Arial" w:hAnsi="Arial" w:cs="Arial"/>
                <w:sz w:val="18"/>
                <w:lang w:val="en-US"/>
              </w:rPr>
            </w:pPr>
            <w:ins w:id="755" w:author="Rafhael" w:date="2024-04-08T20:32:00Z">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B346B97" w14:textId="77777777" w:rsidR="006E1AA4" w:rsidRDefault="006E1AA4" w:rsidP="00C53697">
            <w:pPr>
              <w:keepNext/>
              <w:keepLines/>
              <w:spacing w:after="0"/>
              <w:jc w:val="center"/>
              <w:rPr>
                <w:ins w:id="756" w:author="Rafhael" w:date="2024-04-08T20:32:00Z"/>
                <w:rFonts w:ascii="Arial" w:hAnsi="Arial" w:cs="Arial"/>
                <w:sz w:val="18"/>
                <w:lang w:val="en-US"/>
              </w:rPr>
            </w:pPr>
            <w:ins w:id="757" w:author="Rafhael" w:date="2024-04-08T20:32:00Z">
              <w:r>
                <w:rPr>
                  <w:rFonts w:ascii="Arial" w:hAnsi="Arial" w:cs="Arial"/>
                  <w:sz w:val="18"/>
                  <w:lang w:val="en-US"/>
                </w:rPr>
                <w:t>1.4</w:t>
              </w:r>
            </w:ins>
          </w:p>
        </w:tc>
      </w:tr>
      <w:tr w:rsidR="00E735A9" w14:paraId="1964B7B8" w14:textId="77777777" w:rsidTr="00C53697">
        <w:trPr>
          <w:cantSplit/>
          <w:ins w:id="75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F8470E1" w14:textId="77777777" w:rsidR="00E735A9" w:rsidRDefault="00E735A9" w:rsidP="00E735A9">
            <w:pPr>
              <w:keepNext/>
              <w:keepLines/>
              <w:spacing w:after="0"/>
              <w:rPr>
                <w:ins w:id="759" w:author="Rafhael" w:date="2024-04-08T20:32:00Z"/>
                <w:rFonts w:ascii="Arial" w:hAnsi="Arial" w:cs="Arial"/>
                <w:sz w:val="18"/>
                <w:szCs w:val="18"/>
                <w:lang w:val="en-US" w:eastAsia="ja-JP"/>
              </w:rPr>
            </w:pPr>
            <w:ins w:id="760" w:author="Rafhael" w:date="2024-04-08T20:32:00Z">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56EB3F8E" w14:textId="77777777" w:rsidR="00E735A9" w:rsidRDefault="00E735A9" w:rsidP="00E735A9">
            <w:pPr>
              <w:keepNext/>
              <w:keepLines/>
              <w:spacing w:after="0"/>
              <w:jc w:val="center"/>
              <w:rPr>
                <w:ins w:id="761" w:author="Rafhael" w:date="2024-04-08T20:32: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19F1FFEF" w14:textId="0574A7A8" w:rsidR="00E735A9" w:rsidRDefault="00E735A9" w:rsidP="00E735A9">
            <w:pPr>
              <w:keepNext/>
              <w:keepLines/>
              <w:spacing w:after="0"/>
              <w:jc w:val="center"/>
              <w:rPr>
                <w:ins w:id="762" w:author="Rafhael" w:date="2024-04-08T20:32:00Z"/>
                <w:rFonts w:ascii="Arial" w:hAnsi="Arial" w:cs="v4.2.0"/>
                <w:sz w:val="18"/>
                <w:lang w:val="en-US" w:eastAsia="ja-JP"/>
              </w:rPr>
            </w:pPr>
            <w:ins w:id="763" w:author="Rafhael" w:date="2024-04-18T16:37:00Z">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c>
          <w:tcPr>
            <w:tcW w:w="811" w:type="dxa"/>
            <w:tcBorders>
              <w:top w:val="single" w:sz="4" w:space="0" w:color="auto"/>
              <w:left w:val="single" w:sz="4" w:space="0" w:color="auto"/>
              <w:bottom w:val="single" w:sz="4" w:space="0" w:color="auto"/>
              <w:right w:val="single" w:sz="4" w:space="0" w:color="auto"/>
            </w:tcBorders>
            <w:hideMark/>
          </w:tcPr>
          <w:p w14:paraId="73F42307" w14:textId="19078043" w:rsidR="00E735A9" w:rsidRDefault="00E735A9" w:rsidP="00E735A9">
            <w:pPr>
              <w:keepNext/>
              <w:keepLines/>
              <w:spacing w:after="0"/>
              <w:jc w:val="center"/>
              <w:rPr>
                <w:ins w:id="764" w:author="Rafhael" w:date="2024-04-08T20:32:00Z"/>
                <w:rFonts w:ascii="Arial" w:hAnsi="Arial" w:cs="v4.2.0"/>
                <w:sz w:val="18"/>
                <w:lang w:val="en-US" w:eastAsia="ja-JP"/>
              </w:rPr>
            </w:pPr>
            <w:ins w:id="765" w:author="Rafhael" w:date="2024-04-18T16:37:00Z">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c>
          <w:tcPr>
            <w:tcW w:w="788" w:type="dxa"/>
            <w:tcBorders>
              <w:top w:val="single" w:sz="4" w:space="0" w:color="auto"/>
              <w:left w:val="single" w:sz="4" w:space="0" w:color="auto"/>
              <w:bottom w:val="single" w:sz="4" w:space="0" w:color="auto"/>
              <w:right w:val="single" w:sz="4" w:space="0" w:color="auto"/>
            </w:tcBorders>
            <w:hideMark/>
          </w:tcPr>
          <w:p w14:paraId="77F0AE03" w14:textId="04B7B764" w:rsidR="00E735A9" w:rsidRDefault="00E735A9" w:rsidP="00E735A9">
            <w:pPr>
              <w:keepNext/>
              <w:keepLines/>
              <w:spacing w:after="0"/>
              <w:jc w:val="center"/>
              <w:rPr>
                <w:ins w:id="766" w:author="Rafhael" w:date="2024-04-08T20:32:00Z"/>
                <w:rFonts w:ascii="Arial" w:hAnsi="Arial" w:cs="v4.2.0"/>
                <w:sz w:val="18"/>
                <w:lang w:val="en-US" w:eastAsia="ja-JP"/>
              </w:rPr>
            </w:pPr>
            <w:ins w:id="767" w:author="Rafhael" w:date="2024-04-18T16:37:00Z">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6750ADA3" w14:textId="71B019EF" w:rsidR="00E735A9" w:rsidRDefault="00E735A9" w:rsidP="00E735A9">
            <w:pPr>
              <w:keepNext/>
              <w:keepLines/>
              <w:spacing w:after="0"/>
              <w:jc w:val="center"/>
              <w:rPr>
                <w:ins w:id="768" w:author="Rafhael" w:date="2024-04-08T20:32:00Z"/>
                <w:rFonts w:ascii="Arial" w:hAnsi="Arial" w:cs="v4.2.0"/>
                <w:sz w:val="18"/>
                <w:lang w:val="en-US" w:eastAsia="ja-JP"/>
              </w:rPr>
            </w:pPr>
            <w:ins w:id="769" w:author="Rafhael" w:date="2024-04-18T16:37:00Z">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1D222C7F" w14:textId="251B883A" w:rsidR="00E735A9" w:rsidRDefault="00E735A9" w:rsidP="00E735A9">
            <w:pPr>
              <w:keepNext/>
              <w:keepLines/>
              <w:spacing w:after="0"/>
              <w:jc w:val="center"/>
              <w:rPr>
                <w:ins w:id="770" w:author="Rafhael" w:date="2024-04-08T20:32:00Z"/>
                <w:rFonts w:ascii="Arial" w:hAnsi="Arial" w:cs="v4.2.0"/>
                <w:sz w:val="18"/>
                <w:lang w:val="en-US" w:eastAsia="ja-JP"/>
              </w:rPr>
            </w:pPr>
            <w:ins w:id="771" w:author="Rafhael" w:date="2024-04-18T16:37:00Z">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311B54A" w14:textId="0EE9EFD5" w:rsidR="00E735A9" w:rsidRDefault="00E735A9" w:rsidP="00E735A9">
            <w:pPr>
              <w:keepNext/>
              <w:keepLines/>
              <w:spacing w:after="0"/>
              <w:jc w:val="center"/>
              <w:rPr>
                <w:ins w:id="772" w:author="Rafhael" w:date="2024-04-08T20:32:00Z"/>
                <w:rFonts w:ascii="Arial" w:hAnsi="Arial" w:cs="v4.2.0"/>
                <w:sz w:val="18"/>
                <w:lang w:val="en-US" w:eastAsia="ja-JP"/>
              </w:rPr>
            </w:pPr>
            <w:ins w:id="773" w:author="Rafhael" w:date="2024-04-18T16:37:00Z">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r>
      <w:tr w:rsidR="00E735A9" w14:paraId="36CB41CA" w14:textId="77777777" w:rsidTr="00C53697">
        <w:trPr>
          <w:cantSplit/>
          <w:ins w:id="77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7E8CD88" w14:textId="77777777" w:rsidR="00E735A9" w:rsidRDefault="00E735A9" w:rsidP="00E735A9">
            <w:pPr>
              <w:keepNext/>
              <w:keepLines/>
              <w:spacing w:after="0"/>
              <w:rPr>
                <w:ins w:id="775" w:author="Rafhael" w:date="2024-04-08T20:32:00Z"/>
                <w:rFonts w:ascii="Arial" w:hAnsi="Arial" w:cs="Arial"/>
                <w:sz w:val="18"/>
                <w:lang w:val="en-US"/>
              </w:rPr>
            </w:pPr>
            <w:ins w:id="776" w:author="Rafhael" w:date="2024-04-08T20:32:00Z">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4921C361" w14:textId="77777777" w:rsidR="00E735A9" w:rsidRDefault="00E735A9" w:rsidP="00E735A9">
            <w:pPr>
              <w:keepNext/>
              <w:keepLines/>
              <w:spacing w:after="0"/>
              <w:jc w:val="center"/>
              <w:rPr>
                <w:ins w:id="777" w:author="Rafhael" w:date="2024-04-08T20:32: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F514C70" w14:textId="5DEF5E74" w:rsidR="00E735A9" w:rsidRDefault="00E735A9" w:rsidP="00E735A9">
            <w:pPr>
              <w:keepNext/>
              <w:keepLines/>
              <w:spacing w:after="0"/>
              <w:jc w:val="center"/>
              <w:rPr>
                <w:ins w:id="778" w:author="Rafhael" w:date="2024-04-08T20:32:00Z"/>
                <w:rFonts w:ascii="Arial" w:hAnsi="Arial" w:cs="Arial"/>
                <w:sz w:val="18"/>
                <w:lang w:val="en-US"/>
              </w:rPr>
            </w:pPr>
            <w:ins w:id="779" w:author="Rafhael" w:date="2024-04-18T16:37:00Z">
              <w:r>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CEE2340" w14:textId="4A0C22CB" w:rsidR="00E735A9" w:rsidRDefault="00E735A9" w:rsidP="00E735A9">
            <w:pPr>
              <w:keepNext/>
              <w:keepLines/>
              <w:spacing w:after="0"/>
              <w:jc w:val="center"/>
              <w:rPr>
                <w:ins w:id="780" w:author="Rafhael" w:date="2024-04-08T20:32:00Z"/>
                <w:rFonts w:ascii="Arial" w:hAnsi="Arial" w:cs="Arial"/>
                <w:sz w:val="18"/>
                <w:lang w:val="en-US"/>
              </w:rPr>
            </w:pPr>
            <w:ins w:id="781" w:author="Rafhael" w:date="2024-04-18T16:37:00Z">
              <w:r>
                <w:rPr>
                  <w:rFonts w:ascii="Arial" w:hAnsi="Arial" w:cs="v4.2.0"/>
                  <w:sz w:val="18"/>
                  <w:lang w:val="en-US" w:eastAsia="ja-JP"/>
                </w:rPr>
                <w:t>R.4</w:t>
              </w:r>
              <w:r>
                <w:rPr>
                  <w:rFonts w:ascii="Arial" w:hAnsi="Arial" w:cs="v4.2.0"/>
                  <w:sz w:val="18"/>
                  <w:lang w:val="en-US"/>
                </w:rPr>
                <w:t>7</w:t>
              </w:r>
              <w:r>
                <w:rPr>
                  <w:rFonts w:ascii="Arial" w:hAnsi="Arial" w:cs="v4.2.0"/>
                  <w:sz w:val="18"/>
                  <w:lang w:val="en-US" w:eastAsia="ja-JP"/>
                </w:rPr>
                <w:t xml:space="preserve"> HD-FDD</w:t>
              </w:r>
            </w:ins>
          </w:p>
        </w:tc>
      </w:tr>
      <w:tr w:rsidR="006E1AA4" w14:paraId="4C40C9E1" w14:textId="77777777" w:rsidTr="00C53697">
        <w:trPr>
          <w:cantSplit/>
          <w:ins w:id="78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EA7BFAB" w14:textId="77777777" w:rsidR="006E1AA4" w:rsidRDefault="006E1AA4" w:rsidP="00C53697">
            <w:pPr>
              <w:keepNext/>
              <w:keepLines/>
              <w:spacing w:after="0"/>
              <w:rPr>
                <w:ins w:id="783" w:author="Rafhael" w:date="2024-04-08T20:32:00Z"/>
                <w:rFonts w:ascii="Arial" w:hAnsi="Arial" w:cs="Arial"/>
                <w:sz w:val="18"/>
                <w:lang w:val="en-US"/>
              </w:rPr>
            </w:pPr>
            <w:ins w:id="784" w:author="Rafhael" w:date="2024-04-08T20:32:00Z">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470E26D" w14:textId="77777777" w:rsidR="006E1AA4" w:rsidRDefault="006E1AA4" w:rsidP="00C53697">
            <w:pPr>
              <w:keepNext/>
              <w:keepLines/>
              <w:spacing w:after="0"/>
              <w:jc w:val="center"/>
              <w:rPr>
                <w:ins w:id="785" w:author="Rafhael" w:date="2024-04-08T20:32: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9AB719A" w14:textId="23EB53EB" w:rsidR="006E1AA4" w:rsidRDefault="006E1AA4" w:rsidP="00C53697">
            <w:pPr>
              <w:keepNext/>
              <w:keepLines/>
              <w:spacing w:after="0"/>
              <w:jc w:val="center"/>
              <w:rPr>
                <w:ins w:id="786" w:author="Rafhael" w:date="2024-04-08T20:32:00Z"/>
                <w:rFonts w:ascii="Arial" w:hAnsi="Arial" w:cs="Arial"/>
                <w:sz w:val="18"/>
                <w:lang w:val="en-US"/>
              </w:rPr>
            </w:pPr>
            <w:ins w:id="787" w:author="Rafhael" w:date="2024-04-08T20:32:00Z">
              <w:r>
                <w:rPr>
                  <w:rFonts w:ascii="Arial" w:hAnsi="Arial" w:cs="Arial"/>
                  <w:sz w:val="18"/>
                  <w:lang w:val="en-US"/>
                </w:rPr>
                <w:t>OP.</w:t>
              </w:r>
            </w:ins>
            <w:ins w:id="788" w:author="Rafhael" w:date="2024-04-18T16:36:00Z">
              <w:r w:rsidR="00E735A9">
                <w:rPr>
                  <w:rFonts w:ascii="Arial" w:hAnsi="Arial" w:cs="Arial"/>
                  <w:sz w:val="18"/>
                  <w:lang w:val="en-US"/>
                </w:rPr>
                <w:t>7</w:t>
              </w:r>
            </w:ins>
            <w:ins w:id="789" w:author="Rafhael" w:date="2024-04-08T20:32:00Z">
              <w:r>
                <w:rPr>
                  <w:rFonts w:ascii="Arial" w:hAnsi="Arial" w:cs="Arial"/>
                  <w:sz w:val="18"/>
                  <w:lang w:val="en-US"/>
                </w:rPr>
                <w:t xml:space="preserve"> FDD</w:t>
              </w:r>
            </w:ins>
          </w:p>
        </w:tc>
        <w:tc>
          <w:tcPr>
            <w:tcW w:w="811" w:type="dxa"/>
            <w:tcBorders>
              <w:top w:val="single" w:sz="4" w:space="0" w:color="auto"/>
              <w:left w:val="single" w:sz="4" w:space="0" w:color="auto"/>
              <w:bottom w:val="single" w:sz="4" w:space="0" w:color="auto"/>
              <w:right w:val="single" w:sz="4" w:space="0" w:color="auto"/>
            </w:tcBorders>
            <w:hideMark/>
          </w:tcPr>
          <w:p w14:paraId="3131DA1E" w14:textId="083DDFBE" w:rsidR="006E1AA4" w:rsidRDefault="006E1AA4" w:rsidP="00C53697">
            <w:pPr>
              <w:keepNext/>
              <w:keepLines/>
              <w:spacing w:after="0"/>
              <w:jc w:val="center"/>
              <w:rPr>
                <w:ins w:id="790" w:author="Rafhael" w:date="2024-04-08T20:32:00Z"/>
                <w:rFonts w:ascii="Arial" w:hAnsi="Arial" w:cs="Arial"/>
                <w:sz w:val="18"/>
                <w:lang w:val="en-US"/>
              </w:rPr>
            </w:pPr>
            <w:ins w:id="791" w:author="Rafhael" w:date="2024-04-08T20:32:00Z">
              <w:r>
                <w:rPr>
                  <w:rFonts w:ascii="Arial" w:hAnsi="Arial" w:cs="Arial"/>
                  <w:sz w:val="18"/>
                  <w:lang w:val="en-US"/>
                </w:rPr>
                <w:t>OP.</w:t>
              </w:r>
            </w:ins>
            <w:ins w:id="792" w:author="Rafhael" w:date="2024-04-18T16:36:00Z">
              <w:r w:rsidR="00E735A9">
                <w:rPr>
                  <w:rFonts w:ascii="Arial" w:hAnsi="Arial" w:cs="Arial"/>
                  <w:sz w:val="18"/>
                  <w:lang w:val="en-US"/>
                </w:rPr>
                <w:t>7</w:t>
              </w:r>
            </w:ins>
            <w:ins w:id="793" w:author="Rafhael" w:date="2024-04-08T20:32:00Z">
              <w:r>
                <w:rPr>
                  <w:rFonts w:ascii="Arial" w:hAnsi="Arial" w:cs="Arial"/>
                  <w:sz w:val="18"/>
                  <w:lang w:val="en-US"/>
                </w:rPr>
                <w:t xml:space="preserve"> FDD</w:t>
              </w:r>
            </w:ins>
          </w:p>
        </w:tc>
        <w:tc>
          <w:tcPr>
            <w:tcW w:w="788" w:type="dxa"/>
            <w:tcBorders>
              <w:top w:val="single" w:sz="4" w:space="0" w:color="auto"/>
              <w:left w:val="single" w:sz="4" w:space="0" w:color="auto"/>
              <w:bottom w:val="single" w:sz="4" w:space="0" w:color="auto"/>
              <w:right w:val="single" w:sz="4" w:space="0" w:color="auto"/>
            </w:tcBorders>
            <w:hideMark/>
          </w:tcPr>
          <w:p w14:paraId="60897B13" w14:textId="0E01BA0C" w:rsidR="006E1AA4" w:rsidRDefault="006E1AA4" w:rsidP="00C53697">
            <w:pPr>
              <w:keepNext/>
              <w:keepLines/>
              <w:spacing w:after="0"/>
              <w:jc w:val="center"/>
              <w:rPr>
                <w:ins w:id="794" w:author="Rafhael" w:date="2024-04-08T20:32:00Z"/>
                <w:rFonts w:ascii="Arial" w:hAnsi="Arial" w:cs="Arial"/>
                <w:sz w:val="18"/>
                <w:lang w:val="en-US"/>
              </w:rPr>
            </w:pPr>
            <w:ins w:id="795" w:author="Rafhael" w:date="2024-04-08T20:32:00Z">
              <w:r>
                <w:rPr>
                  <w:rFonts w:ascii="Arial" w:hAnsi="Arial" w:cs="Arial"/>
                  <w:sz w:val="18"/>
                  <w:lang w:val="en-US"/>
                </w:rPr>
                <w:t>OP.</w:t>
              </w:r>
            </w:ins>
            <w:ins w:id="796" w:author="Rafhael" w:date="2024-04-18T16:36:00Z">
              <w:r w:rsidR="00E735A9">
                <w:rPr>
                  <w:rFonts w:ascii="Arial" w:hAnsi="Arial" w:cs="Arial"/>
                  <w:sz w:val="18"/>
                  <w:lang w:val="en-US"/>
                </w:rPr>
                <w:t>7</w:t>
              </w:r>
            </w:ins>
            <w:ins w:id="797" w:author="Rafhael" w:date="2024-04-08T20:32:00Z">
              <w:r>
                <w:rPr>
                  <w:rFonts w:ascii="Arial" w:hAnsi="Arial" w:cs="Arial"/>
                  <w:sz w:val="18"/>
                  <w:lang w:val="en-US"/>
                </w:rPr>
                <w:t xml:space="preserve"> FDD</w:t>
              </w:r>
            </w:ins>
          </w:p>
        </w:tc>
        <w:tc>
          <w:tcPr>
            <w:tcW w:w="835" w:type="dxa"/>
            <w:tcBorders>
              <w:top w:val="single" w:sz="4" w:space="0" w:color="auto"/>
              <w:left w:val="single" w:sz="4" w:space="0" w:color="auto"/>
              <w:bottom w:val="single" w:sz="4" w:space="0" w:color="auto"/>
              <w:right w:val="single" w:sz="4" w:space="0" w:color="auto"/>
            </w:tcBorders>
            <w:hideMark/>
          </w:tcPr>
          <w:p w14:paraId="1543815D" w14:textId="7ACBCBE1" w:rsidR="006E1AA4" w:rsidRDefault="006E1AA4" w:rsidP="00C53697">
            <w:pPr>
              <w:keepNext/>
              <w:keepLines/>
              <w:spacing w:after="0"/>
              <w:jc w:val="center"/>
              <w:rPr>
                <w:ins w:id="798" w:author="Rafhael" w:date="2024-04-08T20:32:00Z"/>
                <w:rFonts w:ascii="Arial" w:hAnsi="Arial" w:cs="Arial"/>
                <w:sz w:val="18"/>
                <w:lang w:val="en-US"/>
              </w:rPr>
            </w:pPr>
            <w:ins w:id="799" w:author="Rafhael" w:date="2024-04-08T20:32:00Z">
              <w:r>
                <w:rPr>
                  <w:rFonts w:ascii="Arial" w:hAnsi="Arial" w:cs="Arial"/>
                  <w:sz w:val="18"/>
                  <w:lang w:val="en-US"/>
                </w:rPr>
                <w:t>OP.</w:t>
              </w:r>
            </w:ins>
            <w:ins w:id="800" w:author="Rafhael" w:date="2024-04-18T16:36:00Z">
              <w:r w:rsidR="00E735A9">
                <w:rPr>
                  <w:rFonts w:ascii="Arial" w:hAnsi="Arial" w:cs="Arial"/>
                  <w:sz w:val="18"/>
                  <w:lang w:val="en-US"/>
                </w:rPr>
                <w:t>7</w:t>
              </w:r>
            </w:ins>
            <w:ins w:id="801" w:author="Rafhael" w:date="2024-04-08T20:32:00Z">
              <w:r>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59C6911E" w14:textId="077C12E0" w:rsidR="006E1AA4" w:rsidRDefault="006E1AA4" w:rsidP="00C53697">
            <w:pPr>
              <w:keepNext/>
              <w:keepLines/>
              <w:spacing w:after="0"/>
              <w:jc w:val="center"/>
              <w:rPr>
                <w:ins w:id="802" w:author="Rafhael" w:date="2024-04-08T20:32:00Z"/>
                <w:rFonts w:ascii="Arial" w:hAnsi="Arial" w:cs="Arial"/>
                <w:sz w:val="18"/>
                <w:lang w:val="en-US"/>
              </w:rPr>
            </w:pPr>
            <w:ins w:id="803" w:author="Rafhael" w:date="2024-04-08T20:32:00Z">
              <w:r>
                <w:rPr>
                  <w:rFonts w:ascii="Arial" w:hAnsi="Arial" w:cs="Arial"/>
                  <w:sz w:val="18"/>
                  <w:lang w:val="en-US"/>
                </w:rPr>
                <w:t>OP.</w:t>
              </w:r>
            </w:ins>
            <w:ins w:id="804" w:author="Rafhael" w:date="2024-04-18T16:35:00Z">
              <w:r w:rsidR="009C2746">
                <w:rPr>
                  <w:rFonts w:ascii="Arial" w:hAnsi="Arial" w:cs="Arial"/>
                  <w:sz w:val="18"/>
                  <w:lang w:val="en-US"/>
                </w:rPr>
                <w:t>7</w:t>
              </w:r>
            </w:ins>
            <w:ins w:id="805" w:author="Rafhael" w:date="2024-04-08T20:32:00Z">
              <w:r>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31BA1EEA" w14:textId="7737C14D" w:rsidR="006E1AA4" w:rsidRDefault="006E1AA4" w:rsidP="00C53697">
            <w:pPr>
              <w:keepNext/>
              <w:keepLines/>
              <w:spacing w:after="0"/>
              <w:jc w:val="center"/>
              <w:rPr>
                <w:ins w:id="806" w:author="Rafhael" w:date="2024-04-08T20:32:00Z"/>
                <w:rFonts w:ascii="Arial" w:hAnsi="Arial" w:cs="Arial"/>
                <w:sz w:val="18"/>
                <w:lang w:val="en-US"/>
              </w:rPr>
            </w:pPr>
            <w:ins w:id="807" w:author="Rafhael" w:date="2024-04-08T20:32:00Z">
              <w:r>
                <w:rPr>
                  <w:rFonts w:ascii="Arial" w:hAnsi="Arial" w:cs="Arial"/>
                  <w:sz w:val="18"/>
                  <w:lang w:val="en-US"/>
                </w:rPr>
                <w:t>OP.</w:t>
              </w:r>
            </w:ins>
            <w:ins w:id="808" w:author="Rafhael" w:date="2024-04-18T16:36:00Z">
              <w:r w:rsidR="00E735A9">
                <w:rPr>
                  <w:rFonts w:ascii="Arial" w:hAnsi="Arial" w:cs="Arial"/>
                  <w:sz w:val="18"/>
                  <w:lang w:val="en-US"/>
                </w:rPr>
                <w:t>7</w:t>
              </w:r>
            </w:ins>
            <w:ins w:id="809" w:author="Rafhael" w:date="2024-04-08T20:32:00Z">
              <w:r>
                <w:rPr>
                  <w:rFonts w:ascii="Arial" w:hAnsi="Arial" w:cs="Arial"/>
                  <w:sz w:val="18"/>
                  <w:lang w:val="en-US"/>
                </w:rPr>
                <w:t xml:space="preserve"> FDD</w:t>
              </w:r>
            </w:ins>
          </w:p>
        </w:tc>
      </w:tr>
      <w:tr w:rsidR="006E1AA4" w14:paraId="4E145B9A" w14:textId="77777777" w:rsidTr="00C53697">
        <w:trPr>
          <w:cantSplit/>
          <w:ins w:id="81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C8D9287" w14:textId="77777777" w:rsidR="006E1AA4" w:rsidRDefault="006E1AA4" w:rsidP="00C53697">
            <w:pPr>
              <w:keepNext/>
              <w:keepLines/>
              <w:spacing w:after="0"/>
              <w:rPr>
                <w:ins w:id="811" w:author="Rafhael" w:date="2024-04-08T20:32:00Z"/>
                <w:rFonts w:ascii="Arial" w:hAnsi="Arial" w:cs="Arial"/>
                <w:sz w:val="18"/>
                <w:lang w:val="en-US"/>
              </w:rPr>
            </w:pPr>
            <w:ins w:id="812" w:author="Rafhael" w:date="2024-04-08T20:32:00Z">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E3B446D" w14:textId="77777777" w:rsidR="006E1AA4" w:rsidRDefault="006E1AA4" w:rsidP="00C53697">
            <w:pPr>
              <w:keepNext/>
              <w:keepLines/>
              <w:spacing w:after="0"/>
              <w:jc w:val="center"/>
              <w:rPr>
                <w:ins w:id="813" w:author="Rafhael" w:date="2024-04-08T20:32:00Z"/>
                <w:rFonts w:ascii="Arial" w:hAnsi="Arial" w:cs="Arial"/>
                <w:sz w:val="18"/>
                <w:lang w:val="en-US"/>
              </w:rPr>
            </w:pPr>
            <w:ins w:id="814" w:author="Rafhael" w:date="2024-04-08T20:32:00Z">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BCB4FC" w14:textId="77777777" w:rsidR="006E1AA4" w:rsidRDefault="006E1AA4" w:rsidP="00C53697">
            <w:pPr>
              <w:keepNext/>
              <w:keepLines/>
              <w:spacing w:after="0"/>
              <w:jc w:val="center"/>
              <w:rPr>
                <w:ins w:id="815" w:author="Rafhael" w:date="2024-04-08T20:32:00Z"/>
                <w:rFonts w:ascii="Arial" w:hAnsi="Arial" w:cs="Arial"/>
                <w:sz w:val="18"/>
                <w:lang w:val="en-US"/>
              </w:rPr>
            </w:pPr>
            <w:ins w:id="816" w:author="Rafhael" w:date="2024-04-08T20:32:00Z">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77E18A" w14:textId="77777777" w:rsidR="006E1AA4" w:rsidRDefault="006E1AA4" w:rsidP="00C53697">
            <w:pPr>
              <w:keepNext/>
              <w:keepLines/>
              <w:spacing w:after="0"/>
              <w:jc w:val="center"/>
              <w:rPr>
                <w:ins w:id="817" w:author="Rafhael" w:date="2024-04-08T20:32:00Z"/>
                <w:rFonts w:ascii="Arial" w:hAnsi="Arial" w:cs="Arial"/>
                <w:sz w:val="18"/>
                <w:lang w:val="en-US"/>
              </w:rPr>
            </w:pPr>
            <w:ins w:id="818" w:author="Rafhael" w:date="2024-04-08T20:32:00Z">
              <w:r>
                <w:rPr>
                  <w:rFonts w:ascii="Arial" w:hAnsi="Arial" w:cs="Arial"/>
                  <w:sz w:val="18"/>
                  <w:lang w:val="en-US"/>
                </w:rPr>
                <w:t>-3</w:t>
              </w:r>
            </w:ins>
          </w:p>
        </w:tc>
      </w:tr>
      <w:tr w:rsidR="006E1AA4" w14:paraId="124870A4" w14:textId="77777777" w:rsidTr="00C53697">
        <w:trPr>
          <w:cantSplit/>
          <w:ins w:id="81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E0AEF25" w14:textId="77777777" w:rsidR="006E1AA4" w:rsidRDefault="006E1AA4" w:rsidP="00C53697">
            <w:pPr>
              <w:keepNext/>
              <w:keepLines/>
              <w:spacing w:after="0"/>
              <w:rPr>
                <w:ins w:id="820" w:author="Rafhael" w:date="2024-04-08T20:32:00Z"/>
                <w:rFonts w:ascii="Arial" w:hAnsi="Arial" w:cs="Arial"/>
                <w:sz w:val="18"/>
                <w:lang w:val="en-US"/>
              </w:rPr>
            </w:pPr>
            <w:ins w:id="821" w:author="Rafhael" w:date="2024-04-08T20:32:00Z">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0485543C" w14:textId="77777777" w:rsidR="006E1AA4" w:rsidRDefault="006E1AA4" w:rsidP="00C53697">
            <w:pPr>
              <w:keepNext/>
              <w:keepLines/>
              <w:spacing w:after="0"/>
              <w:jc w:val="center"/>
              <w:rPr>
                <w:ins w:id="822" w:author="Rafhael" w:date="2024-04-08T20:32:00Z"/>
                <w:rFonts w:ascii="Arial" w:hAnsi="Arial" w:cs="Arial"/>
                <w:sz w:val="18"/>
                <w:lang w:val="en-US"/>
              </w:rPr>
            </w:pPr>
            <w:ins w:id="823"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9FD2398" w14:textId="77777777" w:rsidR="006E1AA4" w:rsidRDefault="006E1AA4" w:rsidP="00C53697">
            <w:pPr>
              <w:spacing w:after="0"/>
              <w:rPr>
                <w:ins w:id="824"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F4B2E9F" w14:textId="77777777" w:rsidR="006E1AA4" w:rsidRDefault="006E1AA4" w:rsidP="00C53697">
            <w:pPr>
              <w:spacing w:after="0"/>
              <w:rPr>
                <w:ins w:id="825" w:author="Rafhael" w:date="2024-04-08T20:32:00Z"/>
                <w:rFonts w:ascii="Arial" w:eastAsiaTheme="minorHAnsi" w:hAnsi="Arial" w:cs="Arial"/>
                <w:kern w:val="2"/>
                <w:sz w:val="18"/>
                <w:szCs w:val="22"/>
                <w:lang w:val="en-US"/>
                <w14:ligatures w14:val="standardContextual"/>
              </w:rPr>
            </w:pPr>
          </w:p>
        </w:tc>
      </w:tr>
      <w:tr w:rsidR="006E1AA4" w14:paraId="77BDE4C1" w14:textId="77777777" w:rsidTr="00C53697">
        <w:trPr>
          <w:cantSplit/>
          <w:ins w:id="82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016061E" w14:textId="77777777" w:rsidR="006E1AA4" w:rsidRDefault="006E1AA4" w:rsidP="00C53697">
            <w:pPr>
              <w:keepNext/>
              <w:keepLines/>
              <w:spacing w:after="0"/>
              <w:rPr>
                <w:ins w:id="827" w:author="Rafhael" w:date="2024-04-08T20:32:00Z"/>
                <w:rFonts w:ascii="Arial" w:hAnsi="Arial" w:cs="Arial"/>
                <w:sz w:val="18"/>
                <w:lang w:val="en-US"/>
              </w:rPr>
            </w:pPr>
            <w:ins w:id="828" w:author="Rafhael" w:date="2024-04-08T20:32:00Z">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67F56BC3" w14:textId="77777777" w:rsidR="006E1AA4" w:rsidRDefault="006E1AA4" w:rsidP="00C53697">
            <w:pPr>
              <w:keepNext/>
              <w:keepLines/>
              <w:spacing w:after="0"/>
              <w:jc w:val="center"/>
              <w:rPr>
                <w:ins w:id="829" w:author="Rafhael" w:date="2024-04-08T20:32:00Z"/>
                <w:rFonts w:ascii="Arial" w:hAnsi="Arial" w:cs="Arial"/>
                <w:sz w:val="18"/>
                <w:lang w:val="en-US"/>
              </w:rPr>
            </w:pPr>
            <w:ins w:id="830"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D3400E4" w14:textId="77777777" w:rsidR="006E1AA4" w:rsidRDefault="006E1AA4" w:rsidP="00C53697">
            <w:pPr>
              <w:spacing w:after="0"/>
              <w:rPr>
                <w:ins w:id="831"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F130544" w14:textId="77777777" w:rsidR="006E1AA4" w:rsidRDefault="006E1AA4" w:rsidP="00C53697">
            <w:pPr>
              <w:spacing w:after="0"/>
              <w:rPr>
                <w:ins w:id="832" w:author="Rafhael" w:date="2024-04-08T20:32:00Z"/>
                <w:rFonts w:ascii="Arial" w:eastAsiaTheme="minorHAnsi" w:hAnsi="Arial" w:cs="Arial"/>
                <w:kern w:val="2"/>
                <w:sz w:val="18"/>
                <w:szCs w:val="22"/>
                <w:lang w:val="en-US"/>
                <w14:ligatures w14:val="standardContextual"/>
              </w:rPr>
            </w:pPr>
          </w:p>
        </w:tc>
      </w:tr>
      <w:tr w:rsidR="006E1AA4" w14:paraId="7542BE61" w14:textId="77777777" w:rsidTr="00C53697">
        <w:trPr>
          <w:cantSplit/>
          <w:ins w:id="83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AFDC543" w14:textId="77777777" w:rsidR="006E1AA4" w:rsidRDefault="006E1AA4" w:rsidP="00C53697">
            <w:pPr>
              <w:keepNext/>
              <w:keepLines/>
              <w:spacing w:after="0"/>
              <w:rPr>
                <w:ins w:id="834" w:author="Rafhael" w:date="2024-04-08T20:32:00Z"/>
                <w:rFonts w:ascii="Arial" w:hAnsi="Arial" w:cs="Arial"/>
                <w:sz w:val="18"/>
                <w:lang w:val="en-US"/>
              </w:rPr>
            </w:pPr>
            <w:ins w:id="835" w:author="Rafhael" w:date="2024-04-08T20:32:00Z">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4856CA4" w14:textId="77777777" w:rsidR="006E1AA4" w:rsidRDefault="006E1AA4" w:rsidP="00C53697">
            <w:pPr>
              <w:keepNext/>
              <w:keepLines/>
              <w:spacing w:after="0"/>
              <w:jc w:val="center"/>
              <w:rPr>
                <w:ins w:id="836" w:author="Rafhael" w:date="2024-04-08T20:32:00Z"/>
                <w:rFonts w:ascii="Arial" w:hAnsi="Arial" w:cs="Arial"/>
                <w:sz w:val="18"/>
                <w:lang w:val="en-US"/>
              </w:rPr>
            </w:pPr>
            <w:ins w:id="837"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DA58621" w14:textId="77777777" w:rsidR="006E1AA4" w:rsidRDefault="006E1AA4" w:rsidP="00C53697">
            <w:pPr>
              <w:spacing w:after="0"/>
              <w:rPr>
                <w:ins w:id="838"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2175C75" w14:textId="77777777" w:rsidR="006E1AA4" w:rsidRDefault="006E1AA4" w:rsidP="00C53697">
            <w:pPr>
              <w:spacing w:after="0"/>
              <w:rPr>
                <w:ins w:id="839" w:author="Rafhael" w:date="2024-04-08T20:32:00Z"/>
                <w:rFonts w:ascii="Arial" w:eastAsiaTheme="minorHAnsi" w:hAnsi="Arial" w:cs="Arial"/>
                <w:kern w:val="2"/>
                <w:sz w:val="18"/>
                <w:szCs w:val="22"/>
                <w:lang w:val="en-US"/>
                <w14:ligatures w14:val="standardContextual"/>
              </w:rPr>
            </w:pPr>
          </w:p>
        </w:tc>
      </w:tr>
      <w:tr w:rsidR="006E1AA4" w14:paraId="59C4419A" w14:textId="77777777" w:rsidTr="00C53697">
        <w:trPr>
          <w:cantSplit/>
          <w:ins w:id="84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C8E9331" w14:textId="77777777" w:rsidR="006E1AA4" w:rsidRDefault="006E1AA4" w:rsidP="00C53697">
            <w:pPr>
              <w:keepNext/>
              <w:keepLines/>
              <w:spacing w:after="0"/>
              <w:rPr>
                <w:ins w:id="841" w:author="Rafhael" w:date="2024-04-08T20:32:00Z"/>
                <w:rFonts w:ascii="Arial" w:hAnsi="Arial" w:cs="Arial"/>
                <w:sz w:val="18"/>
                <w:lang w:val="en-US"/>
              </w:rPr>
            </w:pPr>
            <w:ins w:id="842" w:author="Rafhael" w:date="2024-04-08T20:32:00Z">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24B16D55" w14:textId="77777777" w:rsidR="006E1AA4" w:rsidRDefault="006E1AA4" w:rsidP="00C53697">
            <w:pPr>
              <w:keepNext/>
              <w:keepLines/>
              <w:spacing w:after="0"/>
              <w:jc w:val="center"/>
              <w:rPr>
                <w:ins w:id="843" w:author="Rafhael" w:date="2024-04-08T20:32:00Z"/>
                <w:rFonts w:ascii="Arial" w:hAnsi="Arial" w:cs="Arial"/>
                <w:sz w:val="18"/>
                <w:lang w:val="en-US"/>
              </w:rPr>
            </w:pPr>
            <w:ins w:id="844"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5BC2800" w14:textId="77777777" w:rsidR="006E1AA4" w:rsidRDefault="006E1AA4" w:rsidP="00C53697">
            <w:pPr>
              <w:spacing w:after="0"/>
              <w:rPr>
                <w:ins w:id="845"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E5764D6" w14:textId="77777777" w:rsidR="006E1AA4" w:rsidRDefault="006E1AA4" w:rsidP="00C53697">
            <w:pPr>
              <w:spacing w:after="0"/>
              <w:rPr>
                <w:ins w:id="846" w:author="Rafhael" w:date="2024-04-08T20:32:00Z"/>
                <w:rFonts w:ascii="Arial" w:eastAsiaTheme="minorHAnsi" w:hAnsi="Arial" w:cs="Arial"/>
                <w:kern w:val="2"/>
                <w:sz w:val="18"/>
                <w:szCs w:val="22"/>
                <w:lang w:val="en-US"/>
                <w14:ligatures w14:val="standardContextual"/>
              </w:rPr>
            </w:pPr>
          </w:p>
        </w:tc>
      </w:tr>
      <w:tr w:rsidR="006E1AA4" w14:paraId="45CB4C6B" w14:textId="77777777" w:rsidTr="00C53697">
        <w:trPr>
          <w:cantSplit/>
          <w:ins w:id="84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915A54F" w14:textId="77777777" w:rsidR="006E1AA4" w:rsidRDefault="006E1AA4" w:rsidP="00C53697">
            <w:pPr>
              <w:keepNext/>
              <w:keepLines/>
              <w:spacing w:after="0"/>
              <w:rPr>
                <w:ins w:id="848" w:author="Rafhael" w:date="2024-04-08T20:32:00Z"/>
                <w:rFonts w:ascii="Arial" w:hAnsi="Arial" w:cs="Arial"/>
                <w:sz w:val="18"/>
                <w:lang w:val="en-US"/>
              </w:rPr>
            </w:pPr>
            <w:ins w:id="849" w:author="Rafhael" w:date="2024-04-08T20:32:00Z">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2E73A4E9" w14:textId="77777777" w:rsidR="006E1AA4" w:rsidRDefault="006E1AA4" w:rsidP="00C53697">
            <w:pPr>
              <w:keepNext/>
              <w:keepLines/>
              <w:spacing w:after="0"/>
              <w:jc w:val="center"/>
              <w:rPr>
                <w:ins w:id="850" w:author="Rafhael" w:date="2024-04-08T20:32:00Z"/>
                <w:rFonts w:ascii="Arial" w:hAnsi="Arial" w:cs="Arial"/>
                <w:sz w:val="18"/>
                <w:lang w:val="en-US"/>
              </w:rPr>
            </w:pPr>
            <w:ins w:id="851"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58A56FD" w14:textId="77777777" w:rsidR="006E1AA4" w:rsidRDefault="006E1AA4" w:rsidP="00C53697">
            <w:pPr>
              <w:spacing w:after="0"/>
              <w:rPr>
                <w:ins w:id="852"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737E14E" w14:textId="77777777" w:rsidR="006E1AA4" w:rsidRDefault="006E1AA4" w:rsidP="00C53697">
            <w:pPr>
              <w:spacing w:after="0"/>
              <w:rPr>
                <w:ins w:id="853" w:author="Rafhael" w:date="2024-04-08T20:32:00Z"/>
                <w:rFonts w:ascii="Arial" w:eastAsiaTheme="minorHAnsi" w:hAnsi="Arial" w:cs="Arial"/>
                <w:kern w:val="2"/>
                <w:sz w:val="18"/>
                <w:szCs w:val="22"/>
                <w:lang w:val="en-US"/>
                <w14:ligatures w14:val="standardContextual"/>
              </w:rPr>
            </w:pPr>
          </w:p>
        </w:tc>
      </w:tr>
      <w:tr w:rsidR="006E1AA4" w14:paraId="5C5E311D" w14:textId="77777777" w:rsidTr="00C53697">
        <w:trPr>
          <w:cantSplit/>
          <w:ins w:id="85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33F91F8" w14:textId="77777777" w:rsidR="006E1AA4" w:rsidRDefault="006E1AA4" w:rsidP="00C53697">
            <w:pPr>
              <w:keepNext/>
              <w:keepLines/>
              <w:spacing w:after="0"/>
              <w:rPr>
                <w:ins w:id="855" w:author="Rafhael" w:date="2024-04-08T20:32:00Z"/>
                <w:rFonts w:ascii="Arial" w:hAnsi="Arial" w:cs="Arial"/>
                <w:sz w:val="18"/>
                <w:lang w:val="en-US"/>
              </w:rPr>
            </w:pPr>
            <w:ins w:id="856" w:author="Rafhael" w:date="2024-04-08T20:32:00Z">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58CF9C8D" w14:textId="77777777" w:rsidR="006E1AA4" w:rsidRDefault="006E1AA4" w:rsidP="00C53697">
            <w:pPr>
              <w:keepNext/>
              <w:keepLines/>
              <w:spacing w:after="0"/>
              <w:jc w:val="center"/>
              <w:rPr>
                <w:ins w:id="857" w:author="Rafhael" w:date="2024-04-08T20:32:00Z"/>
                <w:rFonts w:ascii="Arial" w:hAnsi="Arial" w:cs="Arial"/>
                <w:sz w:val="18"/>
                <w:lang w:val="en-US"/>
              </w:rPr>
            </w:pPr>
            <w:ins w:id="858"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FB5B5AD" w14:textId="77777777" w:rsidR="006E1AA4" w:rsidRDefault="006E1AA4" w:rsidP="00C53697">
            <w:pPr>
              <w:spacing w:after="0"/>
              <w:rPr>
                <w:ins w:id="859"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9076943" w14:textId="77777777" w:rsidR="006E1AA4" w:rsidRDefault="006E1AA4" w:rsidP="00C53697">
            <w:pPr>
              <w:spacing w:after="0"/>
              <w:rPr>
                <w:ins w:id="860" w:author="Rafhael" w:date="2024-04-08T20:32:00Z"/>
                <w:rFonts w:ascii="Arial" w:eastAsiaTheme="minorHAnsi" w:hAnsi="Arial" w:cs="Arial"/>
                <w:kern w:val="2"/>
                <w:sz w:val="18"/>
                <w:szCs w:val="22"/>
                <w:lang w:val="en-US"/>
                <w14:ligatures w14:val="standardContextual"/>
              </w:rPr>
            </w:pPr>
          </w:p>
        </w:tc>
      </w:tr>
      <w:tr w:rsidR="006E1AA4" w14:paraId="175589BA" w14:textId="77777777" w:rsidTr="00C53697">
        <w:trPr>
          <w:cantSplit/>
          <w:ins w:id="86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48F1674" w14:textId="77777777" w:rsidR="006E1AA4" w:rsidRDefault="006E1AA4" w:rsidP="00C53697">
            <w:pPr>
              <w:keepNext/>
              <w:keepLines/>
              <w:spacing w:after="0"/>
              <w:rPr>
                <w:ins w:id="862" w:author="Rafhael" w:date="2024-04-08T20:32:00Z"/>
                <w:rFonts w:ascii="Arial" w:hAnsi="Arial" w:cs="Arial"/>
                <w:sz w:val="18"/>
                <w:lang w:val="en-US"/>
              </w:rPr>
            </w:pPr>
            <w:ins w:id="863" w:author="Rafhael" w:date="2024-04-08T20:32:00Z">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205D2FB7" w14:textId="77777777" w:rsidR="006E1AA4" w:rsidRDefault="006E1AA4" w:rsidP="00C53697">
            <w:pPr>
              <w:keepNext/>
              <w:keepLines/>
              <w:spacing w:after="0"/>
              <w:jc w:val="center"/>
              <w:rPr>
                <w:ins w:id="864" w:author="Rafhael" w:date="2024-04-08T20:32:00Z"/>
                <w:rFonts w:ascii="Arial" w:hAnsi="Arial" w:cs="Arial"/>
                <w:sz w:val="18"/>
                <w:lang w:val="en-US"/>
              </w:rPr>
            </w:pPr>
            <w:ins w:id="865"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1FC5593" w14:textId="77777777" w:rsidR="006E1AA4" w:rsidRDefault="006E1AA4" w:rsidP="00C53697">
            <w:pPr>
              <w:spacing w:after="0"/>
              <w:rPr>
                <w:ins w:id="866"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86BB6EE" w14:textId="77777777" w:rsidR="006E1AA4" w:rsidRDefault="006E1AA4" w:rsidP="00C53697">
            <w:pPr>
              <w:spacing w:after="0"/>
              <w:rPr>
                <w:ins w:id="867" w:author="Rafhael" w:date="2024-04-08T20:32:00Z"/>
                <w:rFonts w:ascii="Arial" w:eastAsiaTheme="minorHAnsi" w:hAnsi="Arial" w:cs="Arial"/>
                <w:kern w:val="2"/>
                <w:sz w:val="18"/>
                <w:szCs w:val="22"/>
                <w:lang w:val="en-US"/>
                <w14:ligatures w14:val="standardContextual"/>
              </w:rPr>
            </w:pPr>
          </w:p>
        </w:tc>
      </w:tr>
      <w:tr w:rsidR="006E1AA4" w14:paraId="752408F9" w14:textId="77777777" w:rsidTr="00C53697">
        <w:trPr>
          <w:cantSplit/>
          <w:ins w:id="86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7916010" w14:textId="77777777" w:rsidR="006E1AA4" w:rsidRDefault="006E1AA4" w:rsidP="00C53697">
            <w:pPr>
              <w:keepNext/>
              <w:keepLines/>
              <w:spacing w:after="0"/>
              <w:rPr>
                <w:ins w:id="869" w:author="Rafhael" w:date="2024-04-08T20:32:00Z"/>
                <w:rFonts w:ascii="Arial" w:hAnsi="Arial" w:cs="Arial"/>
                <w:sz w:val="18"/>
                <w:lang w:val="en-US"/>
              </w:rPr>
            </w:pPr>
            <w:ins w:id="870" w:author="Rafhael" w:date="2024-04-08T20:32:00Z">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2F1F2832" w14:textId="77777777" w:rsidR="006E1AA4" w:rsidRDefault="006E1AA4" w:rsidP="00C53697">
            <w:pPr>
              <w:keepNext/>
              <w:keepLines/>
              <w:spacing w:after="0"/>
              <w:jc w:val="center"/>
              <w:rPr>
                <w:ins w:id="871" w:author="Rafhael" w:date="2024-04-08T20:32:00Z"/>
                <w:rFonts w:ascii="Arial" w:hAnsi="Arial" w:cs="Arial"/>
                <w:sz w:val="18"/>
                <w:lang w:val="en-US"/>
              </w:rPr>
            </w:pPr>
            <w:ins w:id="872"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955CC98" w14:textId="77777777" w:rsidR="006E1AA4" w:rsidRDefault="006E1AA4" w:rsidP="00C53697">
            <w:pPr>
              <w:spacing w:after="0"/>
              <w:rPr>
                <w:ins w:id="873"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B96D988" w14:textId="77777777" w:rsidR="006E1AA4" w:rsidRDefault="006E1AA4" w:rsidP="00C53697">
            <w:pPr>
              <w:spacing w:after="0"/>
              <w:rPr>
                <w:ins w:id="874" w:author="Rafhael" w:date="2024-04-08T20:32:00Z"/>
                <w:rFonts w:ascii="Arial" w:eastAsiaTheme="minorHAnsi" w:hAnsi="Arial" w:cs="Arial"/>
                <w:kern w:val="2"/>
                <w:sz w:val="18"/>
                <w:szCs w:val="22"/>
                <w:lang w:val="en-US"/>
                <w14:ligatures w14:val="standardContextual"/>
              </w:rPr>
            </w:pPr>
          </w:p>
        </w:tc>
      </w:tr>
      <w:tr w:rsidR="006E1AA4" w14:paraId="6D7E786E" w14:textId="77777777" w:rsidTr="00C53697">
        <w:trPr>
          <w:cantSplit/>
          <w:ins w:id="87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2793F1B" w14:textId="77777777" w:rsidR="006E1AA4" w:rsidRDefault="006E1AA4" w:rsidP="00C53697">
            <w:pPr>
              <w:keepNext/>
              <w:keepLines/>
              <w:spacing w:after="0"/>
              <w:rPr>
                <w:ins w:id="876" w:author="Rafhael" w:date="2024-04-08T20:32:00Z"/>
                <w:rFonts w:ascii="Arial" w:hAnsi="Arial" w:cs="Arial"/>
                <w:sz w:val="18"/>
                <w:lang w:val="en-US"/>
              </w:rPr>
            </w:pPr>
            <w:ins w:id="877" w:author="Rafhael" w:date="2024-04-08T20:32:00Z">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0076B206" w14:textId="77777777" w:rsidR="006E1AA4" w:rsidRDefault="006E1AA4" w:rsidP="00C53697">
            <w:pPr>
              <w:keepNext/>
              <w:keepLines/>
              <w:spacing w:after="0"/>
              <w:jc w:val="center"/>
              <w:rPr>
                <w:ins w:id="878" w:author="Rafhael" w:date="2024-04-08T20:32:00Z"/>
                <w:rFonts w:ascii="Arial" w:hAnsi="Arial" w:cs="Arial"/>
                <w:sz w:val="18"/>
                <w:lang w:val="en-US"/>
              </w:rPr>
            </w:pPr>
            <w:ins w:id="879"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4984109" w14:textId="77777777" w:rsidR="006E1AA4" w:rsidRDefault="006E1AA4" w:rsidP="00C53697">
            <w:pPr>
              <w:spacing w:after="0"/>
              <w:rPr>
                <w:ins w:id="880"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003D13A" w14:textId="77777777" w:rsidR="006E1AA4" w:rsidRDefault="006E1AA4" w:rsidP="00C53697">
            <w:pPr>
              <w:spacing w:after="0"/>
              <w:rPr>
                <w:ins w:id="881" w:author="Rafhael" w:date="2024-04-08T20:32:00Z"/>
                <w:rFonts w:ascii="Arial" w:eastAsiaTheme="minorHAnsi" w:hAnsi="Arial" w:cs="Arial"/>
                <w:kern w:val="2"/>
                <w:sz w:val="18"/>
                <w:szCs w:val="22"/>
                <w:lang w:val="en-US"/>
                <w14:ligatures w14:val="standardContextual"/>
              </w:rPr>
            </w:pPr>
          </w:p>
        </w:tc>
      </w:tr>
      <w:tr w:rsidR="006E1AA4" w14:paraId="42F63842" w14:textId="77777777" w:rsidTr="00C53697">
        <w:trPr>
          <w:cantSplit/>
          <w:ins w:id="88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7DF166A" w14:textId="77777777" w:rsidR="006E1AA4" w:rsidRDefault="006E1AA4" w:rsidP="00C53697">
            <w:pPr>
              <w:keepNext/>
              <w:keepLines/>
              <w:spacing w:after="0"/>
              <w:rPr>
                <w:ins w:id="883" w:author="Rafhael" w:date="2024-04-08T20:32:00Z"/>
                <w:rFonts w:ascii="Arial" w:hAnsi="Arial" w:cs="Arial"/>
                <w:sz w:val="18"/>
                <w:lang w:val="en-US"/>
              </w:rPr>
            </w:pPr>
            <w:ins w:id="884" w:author="Rafhael" w:date="2024-04-08T20:32:00Z">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346B9D20" w14:textId="77777777" w:rsidR="006E1AA4" w:rsidRDefault="006E1AA4" w:rsidP="00C53697">
            <w:pPr>
              <w:keepNext/>
              <w:keepLines/>
              <w:spacing w:after="0"/>
              <w:jc w:val="center"/>
              <w:rPr>
                <w:ins w:id="885" w:author="Rafhael" w:date="2024-04-08T20:32:00Z"/>
                <w:rFonts w:ascii="Arial" w:hAnsi="Arial" w:cs="Arial"/>
                <w:sz w:val="18"/>
                <w:lang w:val="en-US"/>
              </w:rPr>
            </w:pPr>
            <w:ins w:id="886"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F77AC71" w14:textId="77777777" w:rsidR="006E1AA4" w:rsidRDefault="006E1AA4" w:rsidP="00C53697">
            <w:pPr>
              <w:spacing w:after="0"/>
              <w:rPr>
                <w:ins w:id="887"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D1F4065" w14:textId="77777777" w:rsidR="006E1AA4" w:rsidRDefault="006E1AA4" w:rsidP="00C53697">
            <w:pPr>
              <w:spacing w:after="0"/>
              <w:rPr>
                <w:ins w:id="888" w:author="Rafhael" w:date="2024-04-08T20:32:00Z"/>
                <w:rFonts w:ascii="Arial" w:eastAsiaTheme="minorHAnsi" w:hAnsi="Arial" w:cs="Arial"/>
                <w:kern w:val="2"/>
                <w:sz w:val="18"/>
                <w:szCs w:val="22"/>
                <w:lang w:val="en-US"/>
                <w14:ligatures w14:val="standardContextual"/>
              </w:rPr>
            </w:pPr>
          </w:p>
        </w:tc>
      </w:tr>
      <w:tr w:rsidR="006E1AA4" w14:paraId="3D73D91D" w14:textId="77777777" w:rsidTr="00C53697">
        <w:trPr>
          <w:cantSplit/>
          <w:ins w:id="88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AD92672" w14:textId="77777777" w:rsidR="006E1AA4" w:rsidRDefault="006E1AA4" w:rsidP="00C53697">
            <w:pPr>
              <w:keepNext/>
              <w:keepLines/>
              <w:spacing w:after="0"/>
              <w:rPr>
                <w:ins w:id="890" w:author="Rafhael" w:date="2024-04-08T20:32:00Z"/>
                <w:rFonts w:ascii="Arial" w:hAnsi="Arial" w:cs="Arial"/>
                <w:sz w:val="18"/>
                <w:lang w:val="en-US"/>
              </w:rPr>
            </w:pPr>
            <w:ins w:id="891" w:author="Rafhael" w:date="2024-04-08T20:32:00Z">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77A4E7E2" w14:textId="77777777" w:rsidR="006E1AA4" w:rsidRDefault="006E1AA4" w:rsidP="00C53697">
            <w:pPr>
              <w:keepNext/>
              <w:keepLines/>
              <w:spacing w:after="0"/>
              <w:jc w:val="center"/>
              <w:rPr>
                <w:ins w:id="892" w:author="Rafhael" w:date="2024-04-08T20:32:00Z"/>
                <w:rFonts w:ascii="Arial" w:hAnsi="Arial" w:cs="Arial"/>
                <w:sz w:val="18"/>
                <w:lang w:val="en-US"/>
              </w:rPr>
            </w:pPr>
            <w:ins w:id="893"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C60CEB4" w14:textId="77777777" w:rsidR="006E1AA4" w:rsidRDefault="006E1AA4" w:rsidP="00C53697">
            <w:pPr>
              <w:spacing w:after="0"/>
              <w:rPr>
                <w:ins w:id="894"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8E67DC5" w14:textId="77777777" w:rsidR="006E1AA4" w:rsidRDefault="006E1AA4" w:rsidP="00C53697">
            <w:pPr>
              <w:spacing w:after="0"/>
              <w:rPr>
                <w:ins w:id="895" w:author="Rafhael" w:date="2024-04-08T20:32:00Z"/>
                <w:rFonts w:ascii="Arial" w:eastAsiaTheme="minorHAnsi" w:hAnsi="Arial" w:cs="Arial"/>
                <w:kern w:val="2"/>
                <w:sz w:val="18"/>
                <w:szCs w:val="22"/>
                <w:lang w:val="en-US"/>
                <w14:ligatures w14:val="standardContextual"/>
              </w:rPr>
            </w:pPr>
          </w:p>
        </w:tc>
      </w:tr>
      <w:tr w:rsidR="006E1AA4" w14:paraId="05BED42A" w14:textId="77777777" w:rsidTr="00C53697">
        <w:trPr>
          <w:cantSplit/>
          <w:ins w:id="89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05D12C4" w14:textId="77777777" w:rsidR="006E1AA4" w:rsidRDefault="006E1AA4" w:rsidP="00C53697">
            <w:pPr>
              <w:keepNext/>
              <w:keepLines/>
              <w:spacing w:after="0"/>
              <w:rPr>
                <w:ins w:id="897" w:author="Rafhael" w:date="2024-04-08T20:32:00Z"/>
                <w:rFonts w:ascii="Arial" w:hAnsi="Arial" w:cs="Arial"/>
                <w:sz w:val="18"/>
                <w:lang w:val="en-US"/>
              </w:rPr>
            </w:pPr>
            <w:ins w:id="898" w:author="Rafhael" w:date="2024-04-08T20:32:00Z">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2DA5ABE4" w14:textId="77777777" w:rsidR="006E1AA4" w:rsidRDefault="006E1AA4" w:rsidP="00C53697">
            <w:pPr>
              <w:keepNext/>
              <w:keepLines/>
              <w:spacing w:after="0"/>
              <w:jc w:val="center"/>
              <w:rPr>
                <w:ins w:id="899" w:author="Rafhael" w:date="2024-04-08T20:32:00Z"/>
                <w:rFonts w:ascii="Arial" w:hAnsi="Arial" w:cs="Arial"/>
                <w:sz w:val="18"/>
                <w:lang w:val="en-US"/>
              </w:rPr>
            </w:pPr>
            <w:ins w:id="900"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7C016A1" w14:textId="77777777" w:rsidR="006E1AA4" w:rsidRDefault="006E1AA4" w:rsidP="00C53697">
            <w:pPr>
              <w:spacing w:after="0"/>
              <w:rPr>
                <w:ins w:id="901"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F30FF4C" w14:textId="77777777" w:rsidR="006E1AA4" w:rsidRDefault="006E1AA4" w:rsidP="00C53697">
            <w:pPr>
              <w:spacing w:after="0"/>
              <w:rPr>
                <w:ins w:id="902" w:author="Rafhael" w:date="2024-04-08T20:32:00Z"/>
                <w:rFonts w:ascii="Arial" w:eastAsiaTheme="minorHAnsi" w:hAnsi="Arial" w:cs="Arial"/>
                <w:kern w:val="2"/>
                <w:sz w:val="18"/>
                <w:szCs w:val="22"/>
                <w:lang w:val="en-US"/>
                <w14:ligatures w14:val="standardContextual"/>
              </w:rPr>
            </w:pPr>
          </w:p>
        </w:tc>
      </w:tr>
      <w:tr w:rsidR="006E1AA4" w14:paraId="3B8D56D0" w14:textId="77777777" w:rsidTr="00C53697">
        <w:trPr>
          <w:cantSplit/>
          <w:ins w:id="903"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04DE02AA" w14:textId="77777777" w:rsidR="006E1AA4" w:rsidRDefault="006E1AA4" w:rsidP="00C53697">
            <w:pPr>
              <w:keepNext/>
              <w:keepLines/>
              <w:spacing w:after="0"/>
              <w:rPr>
                <w:ins w:id="904" w:author="Rafhael" w:date="2024-04-08T20:32:00Z"/>
                <w:rFonts w:ascii="Arial" w:hAnsi="Arial" w:cs="Arial"/>
                <w:sz w:val="18"/>
                <w:lang w:val="en-US"/>
              </w:rPr>
            </w:pPr>
            <w:proofErr w:type="spellStart"/>
            <w:ins w:id="905" w:author="Rafhael" w:date="2024-04-08T20:32:00Z">
              <w:r>
                <w:rPr>
                  <w:rFonts w:ascii="Arial" w:hAnsi="Arial" w:cs="Arial"/>
                  <w:sz w:val="18"/>
                  <w:lang w:val="en-US"/>
                </w:rPr>
                <w:t>OCNG_RA</w:t>
              </w:r>
              <w:r>
                <w:rPr>
                  <w:rFonts w:ascii="Arial" w:hAnsi="Arial" w:cs="Arial"/>
                  <w:vertAlign w:val="superscript"/>
                  <w:lang w:val="en-US"/>
                </w:rPr>
                <w:t>Note</w:t>
              </w:r>
              <w:proofErr w:type="spellEnd"/>
              <w:r>
                <w:rPr>
                  <w:rFonts w:ascii="Arial" w:hAnsi="Arial" w:cs="Arial"/>
                  <w:vertAlign w:val="superscript"/>
                  <w:lang w:val="en-US"/>
                </w:rPr>
                <w:t xml:space="preserve"> 2</w:t>
              </w:r>
            </w:ins>
          </w:p>
        </w:tc>
        <w:tc>
          <w:tcPr>
            <w:tcW w:w="709" w:type="dxa"/>
            <w:tcBorders>
              <w:top w:val="single" w:sz="4" w:space="0" w:color="auto"/>
              <w:left w:val="single" w:sz="4" w:space="0" w:color="auto"/>
              <w:bottom w:val="single" w:sz="4" w:space="0" w:color="auto"/>
              <w:right w:val="single" w:sz="4" w:space="0" w:color="auto"/>
            </w:tcBorders>
            <w:hideMark/>
          </w:tcPr>
          <w:p w14:paraId="5418D819" w14:textId="77777777" w:rsidR="006E1AA4" w:rsidRDefault="006E1AA4" w:rsidP="00C53697">
            <w:pPr>
              <w:keepNext/>
              <w:keepLines/>
              <w:spacing w:after="0"/>
              <w:jc w:val="center"/>
              <w:rPr>
                <w:ins w:id="906" w:author="Rafhael" w:date="2024-04-08T20:32:00Z"/>
                <w:rFonts w:ascii="Arial" w:hAnsi="Arial" w:cs="Arial"/>
                <w:sz w:val="18"/>
                <w:lang w:val="en-US"/>
              </w:rPr>
            </w:pPr>
            <w:ins w:id="907"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8271497" w14:textId="77777777" w:rsidR="006E1AA4" w:rsidRDefault="006E1AA4" w:rsidP="00C53697">
            <w:pPr>
              <w:spacing w:after="0"/>
              <w:rPr>
                <w:ins w:id="908"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E4DD911" w14:textId="77777777" w:rsidR="006E1AA4" w:rsidRDefault="006E1AA4" w:rsidP="00C53697">
            <w:pPr>
              <w:spacing w:after="0"/>
              <w:rPr>
                <w:ins w:id="909" w:author="Rafhael" w:date="2024-04-08T20:32:00Z"/>
                <w:rFonts w:ascii="Arial" w:eastAsiaTheme="minorHAnsi" w:hAnsi="Arial" w:cs="Arial"/>
                <w:kern w:val="2"/>
                <w:sz w:val="18"/>
                <w:szCs w:val="22"/>
                <w:lang w:val="en-US"/>
                <w14:ligatures w14:val="standardContextual"/>
              </w:rPr>
            </w:pPr>
          </w:p>
        </w:tc>
      </w:tr>
      <w:tr w:rsidR="006E1AA4" w14:paraId="509F2CBC" w14:textId="77777777" w:rsidTr="00C53697">
        <w:trPr>
          <w:cantSplit/>
          <w:trHeight w:val="203"/>
          <w:ins w:id="910"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38484A4C" w14:textId="77777777" w:rsidR="006E1AA4" w:rsidRDefault="006E1AA4" w:rsidP="00C53697">
            <w:pPr>
              <w:keepNext/>
              <w:keepLines/>
              <w:spacing w:after="0"/>
              <w:rPr>
                <w:ins w:id="911" w:author="Rafhael" w:date="2024-04-08T20:32:00Z"/>
                <w:rFonts w:ascii="Arial" w:hAnsi="Arial" w:cs="Arial"/>
                <w:sz w:val="18"/>
                <w:lang w:val="en-US"/>
              </w:rPr>
            </w:pPr>
            <w:proofErr w:type="spellStart"/>
            <w:ins w:id="912" w:author="Rafhael" w:date="2024-04-08T20:32:00Z">
              <w:r>
                <w:rPr>
                  <w:rFonts w:ascii="Arial" w:hAnsi="Arial" w:cs="Arial"/>
                  <w:sz w:val="18"/>
                  <w:lang w:val="en-US"/>
                </w:rPr>
                <w:t>OCNG_RB</w:t>
              </w:r>
              <w:r>
                <w:rPr>
                  <w:rFonts w:ascii="Arial" w:hAnsi="Arial" w:cs="Arial"/>
                  <w:sz w:val="18"/>
                  <w:vertAlign w:val="superscript"/>
                  <w:lang w:val="en-US"/>
                </w:rPr>
                <w:t>Note</w:t>
              </w:r>
              <w:proofErr w:type="spellEnd"/>
              <w:r>
                <w:rPr>
                  <w:rFonts w:ascii="Arial" w:hAnsi="Arial" w:cs="Arial"/>
                  <w:sz w:val="18"/>
                  <w:vertAlign w:val="superscript"/>
                  <w:lang w:val="en-US"/>
                </w:rPr>
                <w:t xml:space="preserve"> 2 </w:t>
              </w:r>
            </w:ins>
          </w:p>
        </w:tc>
        <w:tc>
          <w:tcPr>
            <w:tcW w:w="709" w:type="dxa"/>
            <w:tcBorders>
              <w:top w:val="single" w:sz="4" w:space="0" w:color="auto"/>
              <w:left w:val="single" w:sz="4" w:space="0" w:color="auto"/>
              <w:bottom w:val="single" w:sz="4" w:space="0" w:color="auto"/>
              <w:right w:val="single" w:sz="4" w:space="0" w:color="auto"/>
            </w:tcBorders>
            <w:hideMark/>
          </w:tcPr>
          <w:p w14:paraId="48570C31" w14:textId="77777777" w:rsidR="006E1AA4" w:rsidRDefault="006E1AA4" w:rsidP="00C53697">
            <w:pPr>
              <w:keepNext/>
              <w:keepLines/>
              <w:spacing w:after="0"/>
              <w:jc w:val="center"/>
              <w:rPr>
                <w:ins w:id="913" w:author="Rafhael" w:date="2024-04-08T20:32:00Z"/>
                <w:rFonts w:ascii="Arial" w:hAnsi="Arial" w:cs="Arial"/>
                <w:sz w:val="18"/>
                <w:lang w:val="en-US"/>
              </w:rPr>
            </w:pPr>
            <w:ins w:id="914"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E7B91AF" w14:textId="77777777" w:rsidR="006E1AA4" w:rsidRDefault="006E1AA4" w:rsidP="00C53697">
            <w:pPr>
              <w:spacing w:after="0"/>
              <w:rPr>
                <w:ins w:id="915"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590D743" w14:textId="77777777" w:rsidR="006E1AA4" w:rsidRDefault="006E1AA4" w:rsidP="00C53697">
            <w:pPr>
              <w:spacing w:after="0"/>
              <w:rPr>
                <w:ins w:id="916" w:author="Rafhael" w:date="2024-04-08T20:32:00Z"/>
                <w:rFonts w:ascii="Arial" w:eastAsiaTheme="minorHAnsi" w:hAnsi="Arial" w:cs="Arial"/>
                <w:kern w:val="2"/>
                <w:sz w:val="18"/>
                <w:szCs w:val="22"/>
                <w:lang w:val="en-US"/>
                <w14:ligatures w14:val="standardContextual"/>
              </w:rPr>
            </w:pPr>
          </w:p>
        </w:tc>
      </w:tr>
      <w:tr w:rsidR="006E1AA4" w14:paraId="78D9F5CD" w14:textId="77777777" w:rsidTr="00C53697">
        <w:trPr>
          <w:cantSplit/>
          <w:ins w:id="91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5840AD5" w14:textId="77777777" w:rsidR="006E1AA4" w:rsidRDefault="006E1AA4" w:rsidP="00C53697">
            <w:pPr>
              <w:keepNext/>
              <w:keepLines/>
              <w:spacing w:after="0"/>
              <w:rPr>
                <w:ins w:id="918" w:author="Rafhael" w:date="2024-04-08T20:32:00Z"/>
                <w:rFonts w:ascii="Arial" w:hAnsi="Arial" w:cs="Arial"/>
                <w:sz w:val="18"/>
                <w:lang w:val="en-US"/>
              </w:rPr>
            </w:pPr>
            <w:ins w:id="919" w:author="Rafhael" w:date="2024-04-08T20:32:00Z">
              <w:r>
                <w:rPr>
                  <w:rFonts w:ascii="Arial" w:eastAsiaTheme="minorHAnsi" w:hAnsi="Arial" w:cs="Arial"/>
                  <w:kern w:val="2"/>
                  <w:position w:val="-12"/>
                  <w:sz w:val="18"/>
                  <w:szCs w:val="22"/>
                  <w:lang w:val="en-US"/>
                  <w14:ligatures w14:val="standardContextual"/>
                </w:rPr>
                <w:object w:dxaOrig="435" w:dyaOrig="435" w14:anchorId="79B41577">
                  <v:shape id="_x0000_i1029" type="#_x0000_t75" style="width:22pt;height:22pt" o:ole="" fillcolor="window">
                    <v:imagedata r:id="rId18" o:title=""/>
                  </v:shape>
                  <o:OLEObject Type="Embed" ProgID="Equation.3" ShapeID="_x0000_i1029" DrawAspect="Content" ObjectID="_1774963674" r:id="rId25"/>
                </w:object>
              </w:r>
            </w:ins>
            <w:ins w:id="920" w:author="Rafhael" w:date="2024-04-08T20:32:00Z">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35A03B63" w14:textId="77777777" w:rsidR="006E1AA4" w:rsidRDefault="006E1AA4" w:rsidP="00C53697">
            <w:pPr>
              <w:keepNext/>
              <w:keepLines/>
              <w:spacing w:after="0"/>
              <w:jc w:val="center"/>
              <w:rPr>
                <w:ins w:id="921" w:author="Rafhael" w:date="2024-04-08T20:32:00Z"/>
                <w:rFonts w:ascii="Arial" w:hAnsi="Arial" w:cs="Arial"/>
                <w:sz w:val="18"/>
                <w:lang w:val="en-US"/>
              </w:rPr>
            </w:pPr>
            <w:ins w:id="922" w:author="Rafhael" w:date="2024-04-08T20:32:00Z">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4869" w:type="dxa"/>
            <w:gridSpan w:val="6"/>
            <w:tcBorders>
              <w:top w:val="single" w:sz="4" w:space="0" w:color="auto"/>
              <w:left w:val="single" w:sz="4" w:space="0" w:color="auto"/>
              <w:bottom w:val="single" w:sz="4" w:space="0" w:color="auto"/>
              <w:right w:val="single" w:sz="4" w:space="0" w:color="auto"/>
            </w:tcBorders>
            <w:hideMark/>
          </w:tcPr>
          <w:p w14:paraId="5F130CAB" w14:textId="77777777" w:rsidR="006E1AA4" w:rsidRDefault="006E1AA4" w:rsidP="00C53697">
            <w:pPr>
              <w:keepNext/>
              <w:keepLines/>
              <w:spacing w:after="0"/>
              <w:jc w:val="center"/>
              <w:rPr>
                <w:ins w:id="923" w:author="Rafhael" w:date="2024-04-08T20:32:00Z"/>
                <w:rFonts w:ascii="Arial" w:hAnsi="Arial" w:cs="Arial"/>
                <w:sz w:val="18"/>
                <w:lang w:val="en-US"/>
              </w:rPr>
            </w:pPr>
            <w:ins w:id="924" w:author="Rafhael" w:date="2024-04-08T20:32:00Z">
              <w:r>
                <w:rPr>
                  <w:rFonts w:ascii="Arial" w:hAnsi="Arial" w:cs="Arial"/>
                  <w:sz w:val="18"/>
                  <w:lang w:val="en-US"/>
                </w:rPr>
                <w:t>-98</w:t>
              </w:r>
            </w:ins>
          </w:p>
        </w:tc>
      </w:tr>
      <w:tr w:rsidR="006E1AA4" w14:paraId="4A8E00C4" w14:textId="77777777" w:rsidTr="00C53697">
        <w:trPr>
          <w:cantSplit/>
          <w:ins w:id="92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CB7B913" w14:textId="77777777" w:rsidR="006E1AA4" w:rsidRDefault="006E1AA4" w:rsidP="00C53697">
            <w:pPr>
              <w:keepNext/>
              <w:keepLines/>
              <w:spacing w:after="0"/>
              <w:rPr>
                <w:ins w:id="926" w:author="Rafhael" w:date="2024-04-08T20:32:00Z"/>
                <w:rFonts w:ascii="Arial" w:hAnsi="Arial" w:cs="Arial"/>
                <w:sz w:val="18"/>
                <w:lang w:val="en-US"/>
              </w:rPr>
            </w:pPr>
            <w:ins w:id="927" w:author="Rafhael" w:date="2024-04-08T20:32:00Z">
              <w:r>
                <w:rPr>
                  <w:rFonts w:ascii="Arial" w:eastAsiaTheme="minorHAnsi" w:hAnsi="Arial" w:cs="Arial"/>
                  <w:kern w:val="2"/>
                  <w:position w:val="-12"/>
                  <w:sz w:val="18"/>
                  <w:szCs w:val="22"/>
                  <w:lang w:val="en-US"/>
                  <w14:ligatures w14:val="standardContextual"/>
                </w:rPr>
                <w:object w:dxaOrig="870" w:dyaOrig="285" w14:anchorId="0CA872B1">
                  <v:shape id="_x0000_i1030" type="#_x0000_t75" style="width:43.5pt;height:14.5pt" o:ole="" fillcolor="window">
                    <v:imagedata r:id="rId20" o:title=""/>
                  </v:shape>
                  <o:OLEObject Type="Embed" ProgID="Equation.3" ShapeID="_x0000_i1030" DrawAspect="Content" ObjectID="_1774963675" r:id="rId26"/>
                </w:object>
              </w:r>
            </w:ins>
          </w:p>
        </w:tc>
        <w:tc>
          <w:tcPr>
            <w:tcW w:w="709" w:type="dxa"/>
            <w:tcBorders>
              <w:top w:val="single" w:sz="4" w:space="0" w:color="auto"/>
              <w:left w:val="single" w:sz="4" w:space="0" w:color="auto"/>
              <w:bottom w:val="single" w:sz="4" w:space="0" w:color="auto"/>
              <w:right w:val="single" w:sz="4" w:space="0" w:color="auto"/>
            </w:tcBorders>
            <w:hideMark/>
          </w:tcPr>
          <w:p w14:paraId="0F43F4A2" w14:textId="77777777" w:rsidR="006E1AA4" w:rsidRDefault="006E1AA4" w:rsidP="00C53697">
            <w:pPr>
              <w:keepNext/>
              <w:keepLines/>
              <w:spacing w:after="0"/>
              <w:jc w:val="center"/>
              <w:rPr>
                <w:ins w:id="928" w:author="Rafhael" w:date="2024-04-08T20:32:00Z"/>
                <w:rFonts w:ascii="Arial" w:hAnsi="Arial" w:cs="Arial"/>
                <w:sz w:val="18"/>
                <w:lang w:val="en-US"/>
              </w:rPr>
            </w:pPr>
            <w:ins w:id="929" w:author="Rafhael" w:date="2024-04-08T20:32:00Z">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3D0C9F74" w14:textId="77777777" w:rsidR="006E1AA4" w:rsidRDefault="006E1AA4" w:rsidP="00C53697">
            <w:pPr>
              <w:jc w:val="center"/>
              <w:rPr>
                <w:ins w:id="930" w:author="Rafhael" w:date="2024-04-08T20:32:00Z"/>
                <w:rFonts w:ascii="Arial" w:hAnsi="Arial" w:cs="Arial"/>
                <w:sz w:val="18"/>
                <w:szCs w:val="18"/>
                <w:lang w:val="en-US"/>
              </w:rPr>
            </w:pPr>
            <w:ins w:id="931" w:author="Rafhael" w:date="2024-04-08T20:32:00Z">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284DEC40" w14:textId="77777777" w:rsidR="006E1AA4" w:rsidRDefault="006E1AA4" w:rsidP="00C53697">
            <w:pPr>
              <w:jc w:val="center"/>
              <w:rPr>
                <w:ins w:id="932" w:author="Rafhael" w:date="2024-04-08T20:32:00Z"/>
                <w:rFonts w:ascii="Arial" w:hAnsi="Arial" w:cs="Arial"/>
                <w:sz w:val="18"/>
                <w:szCs w:val="18"/>
                <w:lang w:val="en-US"/>
              </w:rPr>
            </w:pPr>
            <w:ins w:id="933" w:author="Rafhael" w:date="2024-04-08T20:32:00Z">
              <w:r>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506D1530" w14:textId="77777777" w:rsidR="006E1AA4" w:rsidRDefault="006E1AA4" w:rsidP="00C53697">
            <w:pPr>
              <w:jc w:val="center"/>
              <w:rPr>
                <w:ins w:id="934" w:author="Rafhael" w:date="2024-04-08T20:32:00Z"/>
                <w:rFonts w:ascii="Arial" w:hAnsi="Arial" w:cs="Arial"/>
                <w:sz w:val="18"/>
                <w:szCs w:val="18"/>
                <w:lang w:val="en-US"/>
              </w:rPr>
            </w:pPr>
            <w:ins w:id="935" w:author="Rafhael" w:date="2024-04-08T20:32:00Z">
              <w:r>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03D2A649" w14:textId="77777777" w:rsidR="006E1AA4" w:rsidRDefault="006E1AA4" w:rsidP="00C53697">
            <w:pPr>
              <w:jc w:val="center"/>
              <w:rPr>
                <w:ins w:id="936" w:author="Rafhael" w:date="2024-04-08T20:32:00Z"/>
                <w:rFonts w:ascii="Arial" w:hAnsi="Arial" w:cs="Arial"/>
                <w:sz w:val="18"/>
                <w:szCs w:val="18"/>
                <w:lang w:val="en-US"/>
              </w:rPr>
            </w:pPr>
            <w:ins w:id="937" w:author="Rafhael" w:date="2024-04-08T20:32: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4341FBD0" w14:textId="77777777" w:rsidR="006E1AA4" w:rsidRDefault="006E1AA4" w:rsidP="00C53697">
            <w:pPr>
              <w:jc w:val="center"/>
              <w:rPr>
                <w:ins w:id="938" w:author="Rafhael" w:date="2024-04-08T20:32:00Z"/>
                <w:rFonts w:ascii="Arial" w:hAnsi="Arial" w:cs="Arial"/>
                <w:sz w:val="18"/>
                <w:szCs w:val="18"/>
                <w:lang w:val="en-US"/>
              </w:rPr>
            </w:pPr>
            <w:ins w:id="939" w:author="Rafhael" w:date="2024-04-08T20:32:00Z">
              <w:r>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5566245E" w14:textId="77777777" w:rsidR="006E1AA4" w:rsidRDefault="006E1AA4" w:rsidP="00C53697">
            <w:pPr>
              <w:jc w:val="center"/>
              <w:rPr>
                <w:ins w:id="940" w:author="Rafhael" w:date="2024-04-08T20:32:00Z"/>
                <w:rFonts w:ascii="Arial" w:hAnsi="Arial" w:cs="Arial"/>
                <w:sz w:val="18"/>
                <w:szCs w:val="18"/>
                <w:lang w:val="en-US"/>
              </w:rPr>
            </w:pPr>
            <w:ins w:id="941" w:author="Rafhael" w:date="2024-04-08T20:32:00Z">
              <w:r>
                <w:rPr>
                  <w:rFonts w:ascii="Arial" w:hAnsi="Arial" w:cs="Arial"/>
                  <w:sz w:val="18"/>
                  <w:szCs w:val="18"/>
                  <w:lang w:val="en-US"/>
                </w:rPr>
                <w:t>12</w:t>
              </w:r>
            </w:ins>
          </w:p>
        </w:tc>
      </w:tr>
      <w:tr w:rsidR="006E1AA4" w14:paraId="3D14FA8D" w14:textId="77777777" w:rsidTr="00C53697">
        <w:trPr>
          <w:cantSplit/>
          <w:ins w:id="94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4C03825" w14:textId="77777777" w:rsidR="006E1AA4" w:rsidRDefault="006E1AA4" w:rsidP="00C53697">
            <w:pPr>
              <w:keepNext/>
              <w:keepLines/>
              <w:spacing w:after="0"/>
              <w:rPr>
                <w:ins w:id="943" w:author="Rafhael" w:date="2024-04-08T20:32:00Z"/>
                <w:rFonts w:ascii="Arial" w:hAnsi="Arial" w:cs="Arial"/>
                <w:sz w:val="18"/>
                <w:szCs w:val="22"/>
                <w:lang w:val="en-US"/>
              </w:rPr>
            </w:pPr>
            <w:ins w:id="944" w:author="Rafhael" w:date="2024-04-08T20:32:00Z">
              <w:r>
                <w:rPr>
                  <w:rFonts w:ascii="Arial" w:eastAsiaTheme="minorHAnsi" w:hAnsi="Arial" w:cs="Arial"/>
                  <w:kern w:val="2"/>
                  <w:position w:val="-12"/>
                  <w:sz w:val="18"/>
                  <w:szCs w:val="22"/>
                  <w:lang w:val="en-US"/>
                  <w14:ligatures w14:val="standardContextual"/>
                </w:rPr>
                <w:object w:dxaOrig="570" w:dyaOrig="420" w14:anchorId="3544988A">
                  <v:shape id="_x0000_i1031" type="#_x0000_t75" style="width:28.5pt;height:21pt" o:ole="" fillcolor="window">
                    <v:imagedata r:id="rId22" o:title=""/>
                  </v:shape>
                  <o:OLEObject Type="Embed" ProgID="Equation.3" ShapeID="_x0000_i1031" DrawAspect="Content" ObjectID="_1774963676" r:id="rId27"/>
                </w:object>
              </w:r>
            </w:ins>
            <w:ins w:id="945" w:author="Rafhael" w:date="2024-04-08T20:32:00Z">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1D36AE39" w14:textId="77777777" w:rsidR="006E1AA4" w:rsidRDefault="006E1AA4" w:rsidP="00C53697">
            <w:pPr>
              <w:keepNext/>
              <w:keepLines/>
              <w:spacing w:after="0"/>
              <w:jc w:val="center"/>
              <w:rPr>
                <w:ins w:id="946" w:author="Rafhael" w:date="2024-04-08T20:32:00Z"/>
                <w:rFonts w:ascii="Arial" w:hAnsi="Arial" w:cs="Arial"/>
                <w:sz w:val="18"/>
                <w:lang w:val="en-US"/>
              </w:rPr>
            </w:pPr>
            <w:ins w:id="947" w:author="Rafhael" w:date="2024-04-08T20:32:00Z">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55C67ED2" w14:textId="77777777" w:rsidR="006E1AA4" w:rsidRDefault="006E1AA4" w:rsidP="00C53697">
            <w:pPr>
              <w:jc w:val="center"/>
              <w:rPr>
                <w:ins w:id="948" w:author="Rafhael" w:date="2024-04-08T20:32:00Z"/>
                <w:rFonts w:ascii="Arial" w:hAnsi="Arial" w:cs="Arial"/>
                <w:sz w:val="18"/>
                <w:szCs w:val="18"/>
                <w:lang w:val="en-US"/>
              </w:rPr>
            </w:pPr>
            <w:ins w:id="949" w:author="Rafhael" w:date="2024-04-08T20:32:00Z">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3AFC2E62" w14:textId="77777777" w:rsidR="006E1AA4" w:rsidRDefault="006E1AA4" w:rsidP="00C53697">
            <w:pPr>
              <w:jc w:val="center"/>
              <w:rPr>
                <w:ins w:id="950" w:author="Rafhael" w:date="2024-04-08T20:32:00Z"/>
                <w:rFonts w:ascii="Arial" w:hAnsi="Arial" w:cs="Arial"/>
                <w:sz w:val="18"/>
                <w:szCs w:val="18"/>
                <w:lang w:val="en-US"/>
              </w:rPr>
            </w:pPr>
            <w:ins w:id="951" w:author="Rafhael" w:date="2024-04-08T20:32:00Z">
              <w:r>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778C353F" w14:textId="77777777" w:rsidR="006E1AA4" w:rsidRDefault="006E1AA4" w:rsidP="00C53697">
            <w:pPr>
              <w:jc w:val="center"/>
              <w:rPr>
                <w:ins w:id="952" w:author="Rafhael" w:date="2024-04-08T20:32:00Z"/>
                <w:rFonts w:ascii="Arial" w:hAnsi="Arial" w:cs="Arial"/>
                <w:sz w:val="18"/>
                <w:szCs w:val="18"/>
                <w:lang w:val="en-US"/>
              </w:rPr>
            </w:pPr>
            <w:ins w:id="953" w:author="Rafhael" w:date="2024-04-08T20:32:00Z">
              <w:r>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58E3B54F" w14:textId="77777777" w:rsidR="006E1AA4" w:rsidRDefault="006E1AA4" w:rsidP="00C53697">
            <w:pPr>
              <w:jc w:val="center"/>
              <w:rPr>
                <w:ins w:id="954" w:author="Rafhael" w:date="2024-04-08T20:32:00Z"/>
                <w:rFonts w:ascii="Arial" w:hAnsi="Arial" w:cs="Arial"/>
                <w:sz w:val="18"/>
                <w:szCs w:val="18"/>
                <w:lang w:val="en-US"/>
              </w:rPr>
            </w:pPr>
            <w:ins w:id="955" w:author="Rafhael" w:date="2024-04-08T20:32: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32AF889E" w14:textId="77777777" w:rsidR="006E1AA4" w:rsidRDefault="006E1AA4" w:rsidP="00C53697">
            <w:pPr>
              <w:jc w:val="center"/>
              <w:rPr>
                <w:ins w:id="956" w:author="Rafhael" w:date="2024-04-08T20:32:00Z"/>
                <w:rFonts w:ascii="Arial" w:hAnsi="Arial" w:cs="Arial"/>
                <w:sz w:val="18"/>
                <w:szCs w:val="18"/>
                <w:lang w:val="en-US"/>
              </w:rPr>
            </w:pPr>
            <w:ins w:id="957" w:author="Rafhael" w:date="2024-04-08T20:32:00Z">
              <w:r>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1318E4FA" w14:textId="77777777" w:rsidR="006E1AA4" w:rsidRDefault="006E1AA4" w:rsidP="00C53697">
            <w:pPr>
              <w:jc w:val="center"/>
              <w:rPr>
                <w:ins w:id="958" w:author="Rafhael" w:date="2024-04-08T20:32:00Z"/>
                <w:rFonts w:ascii="Arial" w:hAnsi="Arial" w:cs="Arial"/>
                <w:sz w:val="18"/>
                <w:szCs w:val="18"/>
                <w:lang w:val="en-US"/>
              </w:rPr>
            </w:pPr>
            <w:ins w:id="959" w:author="Rafhael" w:date="2024-04-08T20:32:00Z">
              <w:r>
                <w:rPr>
                  <w:rFonts w:ascii="Arial" w:hAnsi="Arial" w:cs="Arial"/>
                  <w:sz w:val="18"/>
                  <w:szCs w:val="18"/>
                  <w:lang w:val="en-US"/>
                </w:rPr>
                <w:t>3.36</w:t>
              </w:r>
            </w:ins>
          </w:p>
        </w:tc>
      </w:tr>
      <w:tr w:rsidR="006E1AA4" w14:paraId="211F0D33" w14:textId="77777777" w:rsidTr="00C53697">
        <w:trPr>
          <w:cantSplit/>
          <w:trHeight w:val="251"/>
          <w:ins w:id="96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8DCC1BF" w14:textId="77777777" w:rsidR="006E1AA4" w:rsidRDefault="006E1AA4" w:rsidP="00C53697">
            <w:pPr>
              <w:keepNext/>
              <w:keepLines/>
              <w:spacing w:after="0"/>
              <w:rPr>
                <w:ins w:id="961" w:author="Rafhael" w:date="2024-04-08T20:32:00Z"/>
                <w:rFonts w:ascii="Arial" w:hAnsi="Arial" w:cs="Arial"/>
                <w:sz w:val="18"/>
                <w:szCs w:val="22"/>
                <w:lang w:val="en-US"/>
              </w:rPr>
            </w:pPr>
            <w:ins w:id="962" w:author="Rafhael" w:date="2024-04-08T20:32:00Z">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7801A402" w14:textId="77777777" w:rsidR="006E1AA4" w:rsidRDefault="006E1AA4" w:rsidP="00C53697">
            <w:pPr>
              <w:keepNext/>
              <w:keepLines/>
              <w:spacing w:after="0"/>
              <w:jc w:val="center"/>
              <w:rPr>
                <w:ins w:id="963" w:author="Rafhael" w:date="2024-04-08T20:32:00Z"/>
                <w:rFonts w:ascii="Arial" w:hAnsi="Arial" w:cs="Arial"/>
                <w:sz w:val="18"/>
                <w:lang w:val="en-US"/>
              </w:rPr>
            </w:pPr>
            <w:ins w:id="964" w:author="Rafhael" w:date="2024-04-08T20:32:00Z">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811" w:type="dxa"/>
            <w:tcBorders>
              <w:top w:val="single" w:sz="4" w:space="0" w:color="auto"/>
              <w:left w:val="single" w:sz="4" w:space="0" w:color="auto"/>
              <w:bottom w:val="single" w:sz="4" w:space="0" w:color="auto"/>
              <w:right w:val="single" w:sz="4" w:space="0" w:color="auto"/>
            </w:tcBorders>
            <w:hideMark/>
          </w:tcPr>
          <w:p w14:paraId="71FDE8F2" w14:textId="77777777" w:rsidR="006E1AA4" w:rsidRDefault="006E1AA4" w:rsidP="00C53697">
            <w:pPr>
              <w:jc w:val="center"/>
              <w:rPr>
                <w:ins w:id="965" w:author="Rafhael" w:date="2024-04-08T20:32:00Z"/>
                <w:rFonts w:ascii="Arial" w:hAnsi="Arial" w:cs="Arial"/>
                <w:sz w:val="18"/>
                <w:szCs w:val="18"/>
                <w:lang w:val="en-US"/>
              </w:rPr>
            </w:pPr>
            <w:ins w:id="966" w:author="Rafhael" w:date="2024-04-08T20:32:00Z">
              <w:r>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34DE6E72" w14:textId="77777777" w:rsidR="006E1AA4" w:rsidRDefault="006E1AA4" w:rsidP="00C53697">
            <w:pPr>
              <w:jc w:val="center"/>
              <w:rPr>
                <w:ins w:id="967" w:author="Rafhael" w:date="2024-04-08T20:32:00Z"/>
                <w:rFonts w:ascii="Arial" w:hAnsi="Arial" w:cs="Arial"/>
                <w:sz w:val="18"/>
                <w:szCs w:val="18"/>
                <w:lang w:val="en-US"/>
              </w:rPr>
            </w:pPr>
            <w:ins w:id="968" w:author="Rafhael" w:date="2024-04-08T20:32:00Z">
              <w:r>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543FDFDB" w14:textId="77777777" w:rsidR="006E1AA4" w:rsidRDefault="006E1AA4" w:rsidP="00C53697">
            <w:pPr>
              <w:jc w:val="center"/>
              <w:rPr>
                <w:ins w:id="969" w:author="Rafhael" w:date="2024-04-08T20:32:00Z"/>
                <w:rFonts w:ascii="Arial" w:hAnsi="Arial" w:cs="Arial"/>
                <w:sz w:val="18"/>
                <w:szCs w:val="18"/>
                <w:lang w:val="en-US"/>
              </w:rPr>
            </w:pPr>
            <w:ins w:id="970" w:author="Rafhael" w:date="2024-04-08T20:32:00Z">
              <w:r>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317BC999" w14:textId="77777777" w:rsidR="006E1AA4" w:rsidRDefault="006E1AA4" w:rsidP="00C53697">
            <w:pPr>
              <w:jc w:val="center"/>
              <w:rPr>
                <w:ins w:id="971" w:author="Rafhael" w:date="2024-04-08T20:32:00Z"/>
                <w:rFonts w:ascii="Arial" w:hAnsi="Arial" w:cs="Arial"/>
                <w:sz w:val="18"/>
                <w:szCs w:val="18"/>
                <w:lang w:val="en-US"/>
              </w:rPr>
            </w:pPr>
            <w:ins w:id="972" w:author="Rafhael" w:date="2024-04-08T20:32: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4F1C1C7" w14:textId="77777777" w:rsidR="006E1AA4" w:rsidRDefault="006E1AA4" w:rsidP="00C53697">
            <w:pPr>
              <w:jc w:val="center"/>
              <w:rPr>
                <w:ins w:id="973" w:author="Rafhael" w:date="2024-04-08T20:32:00Z"/>
                <w:rFonts w:ascii="Arial" w:hAnsi="Arial" w:cs="Arial"/>
                <w:sz w:val="18"/>
                <w:szCs w:val="18"/>
                <w:lang w:val="en-US"/>
              </w:rPr>
            </w:pPr>
            <w:ins w:id="974" w:author="Rafhael" w:date="2024-04-08T20:32:00Z">
              <w:r>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79A3EF44" w14:textId="77777777" w:rsidR="006E1AA4" w:rsidRDefault="006E1AA4" w:rsidP="00C53697">
            <w:pPr>
              <w:jc w:val="center"/>
              <w:rPr>
                <w:ins w:id="975" w:author="Rafhael" w:date="2024-04-08T20:32:00Z"/>
                <w:rFonts w:ascii="Arial" w:hAnsi="Arial" w:cs="Arial"/>
                <w:sz w:val="18"/>
                <w:szCs w:val="18"/>
                <w:lang w:val="en-US"/>
              </w:rPr>
            </w:pPr>
            <w:ins w:id="976" w:author="Rafhael" w:date="2024-04-08T20:32:00Z">
              <w:r>
                <w:rPr>
                  <w:rFonts w:ascii="Arial" w:hAnsi="Arial" w:cs="Arial"/>
                  <w:sz w:val="18"/>
                  <w:szCs w:val="18"/>
                  <w:lang w:val="en-US"/>
                </w:rPr>
                <w:t>-86</w:t>
              </w:r>
            </w:ins>
          </w:p>
        </w:tc>
      </w:tr>
      <w:tr w:rsidR="006E1AA4" w14:paraId="75CA328D" w14:textId="77777777" w:rsidTr="00C53697">
        <w:trPr>
          <w:cantSplit/>
          <w:ins w:id="97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F4A1CFE" w14:textId="77777777" w:rsidR="006E1AA4" w:rsidRDefault="006E1AA4" w:rsidP="00C53697">
            <w:pPr>
              <w:keepNext/>
              <w:keepLines/>
              <w:spacing w:after="0"/>
              <w:rPr>
                <w:ins w:id="978" w:author="Rafhael" w:date="2024-04-08T20:32:00Z"/>
                <w:rFonts w:ascii="Arial" w:hAnsi="Arial" w:cs="Arial"/>
                <w:sz w:val="18"/>
                <w:szCs w:val="22"/>
                <w:lang w:val="en-US"/>
              </w:rPr>
            </w:pPr>
            <w:ins w:id="979" w:author="Rafhael" w:date="2024-04-08T20:32:00Z">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19471058" w14:textId="77777777" w:rsidR="006E1AA4" w:rsidRDefault="006E1AA4" w:rsidP="00C53697">
            <w:pPr>
              <w:keepNext/>
              <w:keepLines/>
              <w:spacing w:after="0"/>
              <w:jc w:val="center"/>
              <w:rPr>
                <w:ins w:id="980"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64AD22A" w14:textId="77777777" w:rsidR="006E1AA4" w:rsidRDefault="006E1AA4" w:rsidP="00C53697">
            <w:pPr>
              <w:keepNext/>
              <w:keepLines/>
              <w:spacing w:after="0"/>
              <w:jc w:val="center"/>
              <w:rPr>
                <w:ins w:id="981" w:author="Rafhael" w:date="2024-04-08T20:32:00Z"/>
                <w:rFonts w:ascii="Arial" w:hAnsi="Arial" w:cs="Arial"/>
                <w:sz w:val="18"/>
                <w:lang w:val="en-US"/>
              </w:rPr>
            </w:pPr>
            <w:ins w:id="982" w:author="Rafhael" w:date="2024-04-08T20:32:00Z">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F6D7911" w14:textId="77777777" w:rsidR="006E1AA4" w:rsidRDefault="006E1AA4" w:rsidP="00C53697">
            <w:pPr>
              <w:keepNext/>
              <w:keepLines/>
              <w:spacing w:after="0"/>
              <w:jc w:val="center"/>
              <w:rPr>
                <w:ins w:id="983" w:author="Rafhael" w:date="2024-04-08T20:32:00Z"/>
                <w:rFonts w:ascii="Arial" w:hAnsi="Arial" w:cs="Arial"/>
                <w:sz w:val="18"/>
                <w:lang w:val="en-US"/>
              </w:rPr>
            </w:pPr>
            <w:ins w:id="984" w:author="Rafhael" w:date="2024-04-08T20:32:00Z">
              <w:r>
                <w:rPr>
                  <w:rFonts w:ascii="Arial" w:hAnsi="Arial" w:cs="Arial"/>
                  <w:sz w:val="18"/>
                  <w:lang w:val="en-US"/>
                </w:rPr>
                <w:t>AWGN</w:t>
              </w:r>
            </w:ins>
          </w:p>
        </w:tc>
      </w:tr>
      <w:tr w:rsidR="006E1AA4" w14:paraId="3424A6B6" w14:textId="77777777" w:rsidTr="00C53697">
        <w:trPr>
          <w:cantSplit/>
          <w:ins w:id="98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9023FF5" w14:textId="77777777" w:rsidR="006E1AA4" w:rsidRDefault="006E1AA4" w:rsidP="00C53697">
            <w:pPr>
              <w:keepNext/>
              <w:keepLines/>
              <w:spacing w:after="0"/>
              <w:rPr>
                <w:ins w:id="986" w:author="Rafhael" w:date="2024-04-08T20:32:00Z"/>
                <w:rFonts w:ascii="Arial" w:hAnsi="Arial" w:cs="Arial"/>
                <w:sz w:val="18"/>
                <w:lang w:val="en-US"/>
              </w:rPr>
            </w:pPr>
            <w:ins w:id="987" w:author="Rafhael" w:date="2024-04-08T20:32:00Z">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165C9A36" w14:textId="77777777" w:rsidR="006E1AA4" w:rsidRDefault="006E1AA4" w:rsidP="00C53697">
            <w:pPr>
              <w:keepNext/>
              <w:keepLines/>
              <w:spacing w:after="0"/>
              <w:jc w:val="center"/>
              <w:rPr>
                <w:ins w:id="988"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994B4EC" w14:textId="77777777" w:rsidR="006E1AA4" w:rsidRDefault="006E1AA4" w:rsidP="00C53697">
            <w:pPr>
              <w:keepNext/>
              <w:keepLines/>
              <w:spacing w:after="0"/>
              <w:jc w:val="center"/>
              <w:rPr>
                <w:ins w:id="989" w:author="Rafhael" w:date="2024-04-08T20:32:00Z"/>
                <w:rFonts w:ascii="Arial" w:hAnsi="Arial" w:cs="Arial"/>
                <w:sz w:val="18"/>
                <w:lang w:val="en-US"/>
              </w:rPr>
            </w:pPr>
            <w:ins w:id="990" w:author="Rafhael" w:date="2024-04-08T20:32:00Z">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8EDC17C" w14:textId="77777777" w:rsidR="006E1AA4" w:rsidRDefault="006E1AA4" w:rsidP="00C53697">
            <w:pPr>
              <w:keepNext/>
              <w:keepLines/>
              <w:spacing w:after="0"/>
              <w:jc w:val="center"/>
              <w:rPr>
                <w:ins w:id="991" w:author="Rafhael" w:date="2024-04-08T20:32:00Z"/>
                <w:rFonts w:ascii="Arial" w:hAnsi="Arial" w:cs="Arial"/>
                <w:sz w:val="18"/>
                <w:lang w:val="en-US"/>
              </w:rPr>
            </w:pPr>
            <w:ins w:id="992" w:author="Rafhael" w:date="2024-04-08T20:32:00Z">
              <w:r>
                <w:rPr>
                  <w:rFonts w:ascii="Arial" w:hAnsi="Arial" w:cs="Arial"/>
                  <w:sz w:val="18"/>
                  <w:lang w:val="en-US" w:eastAsia="ja-JP"/>
                </w:rPr>
                <w:t>1x1</w:t>
              </w:r>
            </w:ins>
          </w:p>
        </w:tc>
      </w:tr>
      <w:tr w:rsidR="006E1AA4" w14:paraId="2852E8A8" w14:textId="77777777" w:rsidTr="00C53697">
        <w:trPr>
          <w:cantSplit/>
          <w:ins w:id="99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D1C66D6" w14:textId="77777777" w:rsidR="006E1AA4" w:rsidRDefault="006E1AA4" w:rsidP="00C53697">
            <w:pPr>
              <w:keepNext/>
              <w:keepLines/>
              <w:spacing w:after="0"/>
              <w:rPr>
                <w:ins w:id="994" w:author="Rafhael" w:date="2024-04-08T20:32:00Z"/>
                <w:rFonts w:ascii="Arial" w:hAnsi="Arial" w:cs="Arial"/>
                <w:sz w:val="18"/>
                <w:szCs w:val="18"/>
                <w:lang w:val="en-US" w:eastAsia="ja-JP"/>
              </w:rPr>
            </w:pPr>
            <w:ins w:id="995" w:author="Rafhael" w:date="2024-04-08T20:32:00Z">
              <w:r>
                <w:rPr>
                  <w:rFonts w:ascii="Arial" w:hAnsi="Arial" w:cs="Arial"/>
                  <w:sz w:val="18"/>
                  <w:szCs w:val="18"/>
                  <w:lang w:val="en-US" w:eastAsia="ja-JP"/>
                </w:rPr>
                <w:t>Timing offset to Cell 1</w:t>
              </w:r>
            </w:ins>
          </w:p>
          <w:p w14:paraId="45A20DF6" w14:textId="77777777" w:rsidR="006E1AA4" w:rsidRDefault="006E1AA4" w:rsidP="00C53697">
            <w:pPr>
              <w:keepNext/>
              <w:keepLines/>
              <w:spacing w:after="0"/>
              <w:rPr>
                <w:ins w:id="996" w:author="Rafhael" w:date="2024-04-08T20:32:00Z"/>
                <w:rFonts w:ascii="Arial" w:hAnsi="Arial" w:cs="Arial"/>
                <w:sz w:val="18"/>
                <w:szCs w:val="22"/>
                <w:lang w:val="en-US"/>
              </w:rPr>
            </w:pPr>
            <w:ins w:id="997" w:author="Rafhael" w:date="2024-04-08T20:32:00Z">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74FE77B2" w14:textId="77777777" w:rsidR="006E1AA4" w:rsidRDefault="006E1AA4" w:rsidP="00C53697">
            <w:pPr>
              <w:keepNext/>
              <w:keepLines/>
              <w:spacing w:after="0"/>
              <w:jc w:val="center"/>
              <w:rPr>
                <w:ins w:id="998" w:author="Rafhael" w:date="2024-04-08T20:32:00Z"/>
                <w:rFonts w:ascii="Arial" w:hAnsi="Arial" w:cs="Arial"/>
                <w:sz w:val="18"/>
                <w:lang w:val="en-US"/>
              </w:rPr>
            </w:pPr>
            <w:ins w:id="999" w:author="Rafhael" w:date="2024-04-08T20:32:00Z">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142E5FE" w14:textId="77777777" w:rsidR="006E1AA4" w:rsidRDefault="006E1AA4" w:rsidP="00C53697">
            <w:pPr>
              <w:keepNext/>
              <w:keepLines/>
              <w:spacing w:after="0"/>
              <w:jc w:val="center"/>
              <w:rPr>
                <w:ins w:id="1000" w:author="Rafhael" w:date="2024-04-08T20:32:00Z"/>
                <w:rFonts w:ascii="Arial" w:hAnsi="Arial" w:cs="Arial"/>
                <w:sz w:val="18"/>
                <w:lang w:val="en-US"/>
              </w:rPr>
            </w:pPr>
            <w:ins w:id="1001" w:author="Rafhael" w:date="2024-04-08T20:32:00Z">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E7E24B4" w14:textId="77777777" w:rsidR="006E1AA4" w:rsidRDefault="006E1AA4" w:rsidP="00C53697">
            <w:pPr>
              <w:keepNext/>
              <w:keepLines/>
              <w:spacing w:after="0"/>
              <w:jc w:val="center"/>
              <w:rPr>
                <w:ins w:id="1002" w:author="Rafhael" w:date="2024-04-08T20:32:00Z"/>
                <w:rFonts w:ascii="Arial" w:hAnsi="Arial" w:cs="Arial"/>
                <w:sz w:val="18"/>
                <w:lang w:val="en-US"/>
              </w:rPr>
            </w:pPr>
            <w:ins w:id="1003" w:author="Rafhael" w:date="2024-04-08T20:32:00Z">
              <w:r>
                <w:rPr>
                  <w:rFonts w:ascii="Arial" w:hAnsi="Arial" w:cs="Arial"/>
                  <w:sz w:val="18"/>
                  <w:lang w:val="en-US" w:eastAsia="ja-JP"/>
                </w:rPr>
                <w:t>Based on Satellite Assistance information</w:t>
              </w:r>
            </w:ins>
          </w:p>
        </w:tc>
      </w:tr>
      <w:tr w:rsidR="006E1AA4" w14:paraId="189C5200" w14:textId="77777777" w:rsidTr="00C53697">
        <w:trPr>
          <w:cantSplit/>
          <w:ins w:id="1004" w:author="Rafhael" w:date="2024-04-08T20:32:00Z"/>
        </w:trPr>
        <w:tc>
          <w:tcPr>
            <w:tcW w:w="9825" w:type="dxa"/>
            <w:gridSpan w:val="8"/>
            <w:tcBorders>
              <w:top w:val="single" w:sz="4" w:space="0" w:color="auto"/>
              <w:left w:val="single" w:sz="4" w:space="0" w:color="auto"/>
              <w:bottom w:val="single" w:sz="4" w:space="0" w:color="auto"/>
              <w:right w:val="single" w:sz="4" w:space="0" w:color="auto"/>
            </w:tcBorders>
            <w:hideMark/>
          </w:tcPr>
          <w:p w14:paraId="0FB431A7" w14:textId="77777777" w:rsidR="006E1AA4" w:rsidRDefault="006E1AA4" w:rsidP="00C53697">
            <w:pPr>
              <w:pStyle w:val="TAN"/>
              <w:rPr>
                <w:ins w:id="1005" w:author="Rafhael" w:date="2024-04-08T20:32:00Z"/>
                <w:lang w:val="en-US"/>
              </w:rPr>
            </w:pPr>
            <w:ins w:id="1006" w:author="Rafhael" w:date="2024-04-08T20:32:00Z">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0EE18520" w14:textId="77777777" w:rsidR="006E1AA4" w:rsidRDefault="006E1AA4" w:rsidP="00C53697">
            <w:pPr>
              <w:pStyle w:val="TAN"/>
              <w:rPr>
                <w:ins w:id="1007" w:author="Rafhael" w:date="2024-04-08T20:32:00Z"/>
                <w:rFonts w:cstheme="minorBidi"/>
                <w:lang w:val="en-US"/>
              </w:rPr>
            </w:pPr>
            <w:ins w:id="1008" w:author="Rafhael" w:date="2024-04-08T20:32:00Z">
              <w:r>
                <w:rPr>
                  <w:lang w:val="en-US"/>
                </w:rPr>
                <w:t xml:space="preserve">Note 2:     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7CBCCB9A" w14:textId="77777777" w:rsidR="006E1AA4" w:rsidRDefault="006E1AA4" w:rsidP="00C53697">
            <w:pPr>
              <w:pStyle w:val="TAN"/>
              <w:rPr>
                <w:ins w:id="1009" w:author="Rafhael" w:date="2024-04-08T20:32:00Z"/>
                <w:lang w:val="en-US"/>
              </w:rPr>
            </w:pPr>
            <w:ins w:id="1010" w:author="Rafhael" w:date="2024-04-08T20:32:00Z">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ins>
            <w:ins w:id="1011" w:author="Rafhael" w:date="2024-04-08T20:32:00Z">
              <w:r>
                <w:rPr>
                  <w:rFonts w:eastAsiaTheme="minorHAnsi" w:cs="v4.2.0"/>
                  <w:kern w:val="2"/>
                  <w:position w:val="-12"/>
                  <w:szCs w:val="22"/>
                  <w:lang w:val="en-US"/>
                  <w14:ligatures w14:val="standardContextual"/>
                </w:rPr>
                <w:object w:dxaOrig="435" w:dyaOrig="435" w14:anchorId="239CAE5E">
                  <v:shape id="_x0000_i1032" type="#_x0000_t75" style="width:22pt;height:22pt" o:ole="" fillcolor="window">
                    <v:imagedata r:id="rId18" o:title=""/>
                  </v:shape>
                  <o:OLEObject Type="Embed" ProgID="Equation.3" ShapeID="_x0000_i1032" DrawAspect="Content" ObjectID="_1774963677" r:id="rId28"/>
                </w:object>
              </w:r>
            </w:ins>
            <w:ins w:id="1012" w:author="Rafhael" w:date="2024-04-08T20:32:00Z">
              <w:r>
                <w:rPr>
                  <w:lang w:val="en-US"/>
                </w:rPr>
                <w:t xml:space="preserve"> to be fulfilled.</w:t>
              </w:r>
            </w:ins>
          </w:p>
          <w:p w14:paraId="71DBCEE0" w14:textId="77777777" w:rsidR="006E1AA4" w:rsidRDefault="006E1AA4" w:rsidP="00C53697">
            <w:pPr>
              <w:pStyle w:val="TAN"/>
              <w:rPr>
                <w:ins w:id="1013" w:author="Rafhael" w:date="2024-04-08T20:32:00Z"/>
                <w:lang w:val="en-US"/>
              </w:rPr>
            </w:pPr>
            <w:ins w:id="1014" w:author="Rafhael" w:date="2024-04-08T20:32:00Z">
              <w:r>
                <w:rPr>
                  <w:lang w:val="en-US"/>
                </w:rPr>
                <w:t>Note 3:</w:t>
              </w:r>
              <w:r>
                <w:rPr>
                  <w:lang w:val="en-US"/>
                </w:rPr>
                <w:tab/>
                <w:t>Es/</w:t>
              </w:r>
              <w:proofErr w:type="spellStart"/>
              <w:r>
                <w:rPr>
                  <w:lang w:val="en-US"/>
                </w:rPr>
                <w:t>Iot</w:t>
              </w:r>
              <w:proofErr w:type="spellEnd"/>
              <w:r>
                <w:rPr>
                  <w:lang w:val="en-US"/>
                </w:rPr>
                <w:t xml:space="preserve"> and RSRP level has been derived from other parameters for information purpose. They are not settable parameters themselves.</w:t>
              </w:r>
            </w:ins>
          </w:p>
        </w:tc>
      </w:tr>
    </w:tbl>
    <w:p w14:paraId="40028FC2" w14:textId="77777777" w:rsidR="006E1AA4" w:rsidRDefault="006E1AA4" w:rsidP="006E1AA4">
      <w:pPr>
        <w:rPr>
          <w:ins w:id="1015" w:author="Rafhael" w:date="2024-04-08T20:32:00Z"/>
          <w:rFonts w:asciiTheme="minorHAnsi" w:eastAsiaTheme="minorHAnsi" w:hAnsiTheme="minorHAnsi" w:cstheme="minorBidi"/>
          <w:kern w:val="2"/>
          <w:sz w:val="22"/>
          <w:szCs w:val="22"/>
          <w14:ligatures w14:val="standardContextual"/>
        </w:rPr>
      </w:pPr>
    </w:p>
    <w:p w14:paraId="3D51E370" w14:textId="77777777" w:rsidR="006E1AA4" w:rsidRDefault="006E1AA4" w:rsidP="006E1AA4">
      <w:pPr>
        <w:pStyle w:val="Heading5"/>
        <w:rPr>
          <w:ins w:id="1016" w:author="Rafhael" w:date="2024-04-08T20:32:00Z"/>
        </w:rPr>
      </w:pPr>
      <w:ins w:id="1017" w:author="Rafhael" w:date="2024-04-08T20:32:00Z">
        <w:r>
          <w:t>A.14.2.1.6.2</w:t>
        </w:r>
        <w:r>
          <w:tab/>
          <w:t>Test Requirements</w:t>
        </w:r>
      </w:ins>
    </w:p>
    <w:p w14:paraId="098F10FD" w14:textId="77777777" w:rsidR="006E1AA4" w:rsidRDefault="006E1AA4" w:rsidP="006E1AA4">
      <w:pPr>
        <w:rPr>
          <w:ins w:id="1018" w:author="Rafhael" w:date="2024-04-08T20:32:00Z"/>
        </w:rPr>
      </w:pPr>
      <w:ins w:id="1019" w:author="Rafhael" w:date="2024-04-08T20:32:00Z">
        <w:r>
          <w:t xml:space="preserve">The UE shall finish the transmission of all repetitions of the PRACH to Cell 2 less than 170 </w:t>
        </w:r>
        <w:proofErr w:type="spellStart"/>
        <w:r>
          <w:t>ms</w:t>
        </w:r>
        <w:proofErr w:type="spellEnd"/>
        <w:r>
          <w:t xml:space="preserve"> from the beginning of </w:t>
        </w:r>
        <w:proofErr w:type="gramStart"/>
        <w:r>
          <w:t>time period</w:t>
        </w:r>
        <w:proofErr w:type="gramEnd"/>
        <w:r>
          <w:t xml:space="preserve"> T3.</w:t>
        </w:r>
      </w:ins>
    </w:p>
    <w:p w14:paraId="508B7075" w14:textId="77777777" w:rsidR="006E1AA4" w:rsidRDefault="006E1AA4" w:rsidP="006E1AA4">
      <w:pPr>
        <w:rPr>
          <w:ins w:id="1020" w:author="Rafhael" w:date="2024-04-08T20:32:00Z"/>
        </w:rPr>
      </w:pPr>
      <w:ins w:id="1021" w:author="Rafhael" w:date="2024-04-08T20:32:00Z">
        <w:r>
          <w:t>The rate of correct handovers observed during repeated tests shall be at least 90%.</w:t>
        </w:r>
      </w:ins>
    </w:p>
    <w:p w14:paraId="10661B56" w14:textId="77777777" w:rsidR="006E1AA4" w:rsidRDefault="006E1AA4" w:rsidP="006E1AA4">
      <w:pPr>
        <w:keepLines/>
        <w:ind w:left="1135" w:hanging="851"/>
        <w:rPr>
          <w:ins w:id="1022" w:author="Rafhael" w:date="2024-04-08T20:32:00Z"/>
        </w:rPr>
      </w:pPr>
      <w:ins w:id="1023" w:author="Rafhael" w:date="2024-04-08T20:32: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38337C1F" w14:textId="77777777" w:rsidR="006E1AA4" w:rsidRDefault="006E1AA4" w:rsidP="006E1AA4">
      <w:pPr>
        <w:keepLines/>
        <w:ind w:left="1135" w:hanging="851"/>
        <w:rPr>
          <w:ins w:id="1024" w:author="Rafhael" w:date="2024-04-08T20:32:00Z"/>
        </w:rPr>
      </w:pPr>
      <w:ins w:id="1025" w:author="Rafhael" w:date="2024-04-08T20:32:00Z">
        <w:r>
          <w:tab/>
          <w:t xml:space="preserve">RRC procedure delay = 15 </w:t>
        </w:r>
        <w:proofErr w:type="spellStart"/>
        <w:r>
          <w:t>ms</w:t>
        </w:r>
        <w:proofErr w:type="spellEnd"/>
        <w:r>
          <w:t xml:space="preserve"> and is specified in clause 11.2 in TS 36.331 [2].</w:t>
        </w:r>
      </w:ins>
    </w:p>
    <w:p w14:paraId="2A2D8ED9" w14:textId="77777777" w:rsidR="006E1AA4" w:rsidRDefault="006E1AA4" w:rsidP="006E1AA4">
      <w:pPr>
        <w:keepLines/>
        <w:ind w:left="1135" w:hanging="851"/>
        <w:rPr>
          <w:ins w:id="1026" w:author="Rafhael" w:date="2024-04-08T20:32:00Z"/>
        </w:rPr>
      </w:pPr>
      <w:ins w:id="1027" w:author="Rafhael" w:date="2024-04-08T20:32:00Z">
        <w:r>
          <w:rPr>
            <w:bCs/>
          </w:rPr>
          <w:tab/>
        </w:r>
        <w:proofErr w:type="spellStart"/>
        <w:r>
          <w:rPr>
            <w:bCs/>
          </w:rPr>
          <w:t>T</w:t>
        </w:r>
        <w:r>
          <w:rPr>
            <w:bCs/>
            <w:vertAlign w:val="subscript"/>
          </w:rPr>
          <w:t>interrupt</w:t>
        </w:r>
        <w:proofErr w:type="spellEnd"/>
        <w:r>
          <w:t xml:space="preserve"> = 120+35 </w:t>
        </w:r>
        <w:proofErr w:type="spellStart"/>
        <w:r>
          <w:t>ms</w:t>
        </w:r>
        <w:proofErr w:type="spellEnd"/>
        <w:r>
          <w:t xml:space="preserve"> in the test; </w:t>
        </w:r>
        <w:proofErr w:type="spellStart"/>
        <w:r>
          <w:rPr>
            <w:bCs/>
          </w:rPr>
          <w:t>T</w:t>
        </w:r>
        <w:r>
          <w:rPr>
            <w:bCs/>
            <w:vertAlign w:val="subscript"/>
          </w:rPr>
          <w:t>interrupt</w:t>
        </w:r>
        <w:proofErr w:type="spellEnd"/>
        <w:r>
          <w:t xml:space="preserve"> is defined in clause 5.5A.2.1.2.</w:t>
        </w:r>
      </w:ins>
    </w:p>
    <w:p w14:paraId="30CDEFA7" w14:textId="77777777" w:rsidR="006E1AA4" w:rsidRDefault="006E1AA4" w:rsidP="006E1AA4">
      <w:pPr>
        <w:rPr>
          <w:ins w:id="1028" w:author="Rafhael" w:date="2024-04-08T20:32:00Z"/>
        </w:rPr>
      </w:pPr>
      <w:ins w:id="1029" w:author="Rafhael" w:date="2024-04-08T20:32:00Z">
        <w:r>
          <w:t xml:space="preserve">This gives a total of 170 </w:t>
        </w:r>
        <w:proofErr w:type="spellStart"/>
        <w:r>
          <w:t>ms</w:t>
        </w:r>
        <w:proofErr w:type="spellEnd"/>
        <w:r>
          <w:t>.</w:t>
        </w:r>
      </w:ins>
    </w:p>
    <w:p w14:paraId="676FA4D2" w14:textId="77777777" w:rsidR="006E1AA4" w:rsidRPr="00644F24" w:rsidRDefault="006E1AA4" w:rsidP="006E1AA4">
      <w:pPr>
        <w:rPr>
          <w:ins w:id="1030" w:author="Rafhael" w:date="2024-04-08T20:32:00Z"/>
          <w:i/>
          <w:iCs/>
          <w:noProof/>
        </w:rPr>
      </w:pPr>
    </w:p>
    <w:p w14:paraId="4112ED3F" w14:textId="77777777" w:rsidR="006E1AA4" w:rsidRPr="00644F24" w:rsidRDefault="006E1AA4" w:rsidP="006E1AA4">
      <w:pPr>
        <w:rPr>
          <w:ins w:id="1031" w:author="Rafhael" w:date="2024-04-08T20:32:00Z"/>
          <w:i/>
          <w:iCs/>
          <w:noProof/>
        </w:rPr>
      </w:pPr>
    </w:p>
    <w:p w14:paraId="404E7BFB" w14:textId="77777777" w:rsidR="006E1AA4" w:rsidRPr="00644F24" w:rsidRDefault="006E1AA4" w:rsidP="00644F24">
      <w:pPr>
        <w:rPr>
          <w:noProof/>
          <w:color w:val="0070C0"/>
        </w:rPr>
      </w:pPr>
    </w:p>
    <w:sectPr w:rsidR="006E1AA4" w:rsidRPr="00644F2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A107A" w14:textId="77777777" w:rsidR="009741B3" w:rsidRDefault="009741B3">
      <w:r>
        <w:separator/>
      </w:r>
    </w:p>
  </w:endnote>
  <w:endnote w:type="continuationSeparator" w:id="0">
    <w:p w14:paraId="531D3FDD" w14:textId="77777777" w:rsidR="009741B3" w:rsidRDefault="009741B3">
      <w:r>
        <w:continuationSeparator/>
      </w:r>
    </w:p>
  </w:endnote>
  <w:endnote w:type="continuationNotice" w:id="1">
    <w:p w14:paraId="27F72D55" w14:textId="77777777" w:rsidR="00332C0D" w:rsidRDefault="00332C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FFEFB" w14:textId="77777777" w:rsidR="009741B3" w:rsidRDefault="009741B3">
      <w:r>
        <w:separator/>
      </w:r>
    </w:p>
  </w:footnote>
  <w:footnote w:type="continuationSeparator" w:id="0">
    <w:p w14:paraId="0E9EA217" w14:textId="77777777" w:rsidR="009741B3" w:rsidRDefault="009741B3">
      <w:r>
        <w:continuationSeparator/>
      </w:r>
    </w:p>
  </w:footnote>
  <w:footnote w:type="continuationNotice" w:id="1">
    <w:p w14:paraId="4F1C189B" w14:textId="77777777" w:rsidR="00332C0D" w:rsidRDefault="00332C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3DDE"/>
    <w:multiLevelType w:val="multilevel"/>
    <w:tmpl w:val="4DE850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6279F"/>
    <w:multiLevelType w:val="multilevel"/>
    <w:tmpl w:val="7A744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BD5574"/>
    <w:multiLevelType w:val="multilevel"/>
    <w:tmpl w:val="069A85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054BFB"/>
    <w:multiLevelType w:val="hybridMultilevel"/>
    <w:tmpl w:val="8B20AFA8"/>
    <w:lvl w:ilvl="0" w:tplc="08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5" w15:restartNumberingAfterBreak="0">
    <w:nsid w:val="531B6A9C"/>
    <w:multiLevelType w:val="hybridMultilevel"/>
    <w:tmpl w:val="5B66DE9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54A1510"/>
    <w:multiLevelType w:val="hybridMultilevel"/>
    <w:tmpl w:val="9C74A7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76A3189C"/>
    <w:multiLevelType w:val="multilevel"/>
    <w:tmpl w:val="A02C41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4C774D"/>
    <w:multiLevelType w:val="hybridMultilevel"/>
    <w:tmpl w:val="4C1C3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926444">
    <w:abstractNumId w:val="2"/>
    <w:lvlOverride w:ilvl="0">
      <w:startOverride w:val="1"/>
    </w:lvlOverride>
  </w:num>
  <w:num w:numId="2" w16cid:durableId="1464687209">
    <w:abstractNumId w:val="2"/>
    <w:lvlOverride w:ilvl="0"/>
    <w:lvlOverride w:ilvl="1">
      <w:startOverride w:val="1"/>
    </w:lvlOverride>
  </w:num>
  <w:num w:numId="3" w16cid:durableId="882794268">
    <w:abstractNumId w:val="2"/>
    <w:lvlOverride w:ilvl="0"/>
    <w:lvlOverride w:ilvl="1"/>
    <w:lvlOverride w:ilvl="2">
      <w:startOverride w:val="1"/>
    </w:lvlOverride>
  </w:num>
  <w:num w:numId="4" w16cid:durableId="1919552086">
    <w:abstractNumId w:val="2"/>
    <w:lvlOverride w:ilvl="0"/>
    <w:lvlOverride w:ilvl="1">
      <w:startOverride w:val="1"/>
    </w:lvlOverride>
  </w:num>
  <w:num w:numId="5" w16cid:durableId="390926715">
    <w:abstractNumId w:val="2"/>
    <w:lvlOverride w:ilvl="0"/>
    <w:lvlOverride w:ilvl="1"/>
    <w:lvlOverride w:ilvl="2">
      <w:startOverride w:val="1"/>
    </w:lvlOverride>
  </w:num>
  <w:num w:numId="6" w16cid:durableId="302927893">
    <w:abstractNumId w:val="2"/>
    <w:lvlOverride w:ilvl="0"/>
    <w:lvlOverride w:ilvl="1">
      <w:startOverride w:val="1"/>
    </w:lvlOverride>
  </w:num>
  <w:num w:numId="7" w16cid:durableId="2129814608">
    <w:abstractNumId w:val="2"/>
    <w:lvlOverride w:ilvl="0"/>
    <w:lvlOverride w:ilvl="1">
      <w:startOverride w:val="1"/>
    </w:lvlOverride>
  </w:num>
  <w:num w:numId="8" w16cid:durableId="817379666">
    <w:abstractNumId w:val="2"/>
    <w:lvlOverride w:ilvl="0"/>
    <w:lvlOverride w:ilvl="1">
      <w:startOverride w:val="1"/>
    </w:lvlOverride>
  </w:num>
  <w:num w:numId="9" w16cid:durableId="349723095">
    <w:abstractNumId w:val="2"/>
    <w:lvlOverride w:ilvl="0"/>
    <w:lvlOverride w:ilvl="1">
      <w:startOverride w:val="1"/>
    </w:lvlOverride>
  </w:num>
  <w:num w:numId="10" w16cid:durableId="235825601">
    <w:abstractNumId w:val="2"/>
    <w:lvlOverride w:ilvl="0"/>
    <w:lvlOverride w:ilvl="1">
      <w:startOverride w:val="1"/>
    </w:lvlOverride>
  </w:num>
  <w:num w:numId="11" w16cid:durableId="1710375906">
    <w:abstractNumId w:val="7"/>
    <w:lvlOverride w:ilvl="0">
      <w:startOverride w:val="1"/>
    </w:lvlOverride>
  </w:num>
  <w:num w:numId="12" w16cid:durableId="497960049">
    <w:abstractNumId w:val="7"/>
    <w:lvlOverride w:ilvl="0"/>
    <w:lvlOverride w:ilvl="1">
      <w:startOverride w:val="1"/>
    </w:lvlOverride>
  </w:num>
  <w:num w:numId="13" w16cid:durableId="583150108">
    <w:abstractNumId w:val="7"/>
    <w:lvlOverride w:ilvl="0"/>
    <w:lvlOverride w:ilvl="1"/>
    <w:lvlOverride w:ilvl="2">
      <w:startOverride w:val="1"/>
    </w:lvlOverride>
  </w:num>
  <w:num w:numId="14" w16cid:durableId="742682523">
    <w:abstractNumId w:val="7"/>
    <w:lvlOverride w:ilvl="0"/>
    <w:lvlOverride w:ilvl="1">
      <w:startOverride w:val="1"/>
    </w:lvlOverride>
  </w:num>
  <w:num w:numId="15" w16cid:durableId="568924379">
    <w:abstractNumId w:val="7"/>
    <w:lvlOverride w:ilvl="0"/>
    <w:lvlOverride w:ilvl="1"/>
    <w:lvlOverride w:ilvl="2">
      <w:startOverride w:val="1"/>
    </w:lvlOverride>
  </w:num>
  <w:num w:numId="16" w16cid:durableId="1525636499">
    <w:abstractNumId w:val="0"/>
    <w:lvlOverride w:ilvl="0">
      <w:startOverride w:val="1"/>
    </w:lvlOverride>
  </w:num>
  <w:num w:numId="17" w16cid:durableId="1619726046">
    <w:abstractNumId w:val="0"/>
    <w:lvlOverride w:ilvl="0"/>
    <w:lvlOverride w:ilvl="1">
      <w:startOverride w:val="1"/>
    </w:lvlOverride>
  </w:num>
  <w:num w:numId="18" w16cid:durableId="9986974">
    <w:abstractNumId w:val="0"/>
    <w:lvlOverride w:ilvl="0"/>
    <w:lvlOverride w:ilvl="1"/>
    <w:lvlOverride w:ilvl="2">
      <w:startOverride w:val="1"/>
    </w:lvlOverride>
  </w:num>
  <w:num w:numId="19" w16cid:durableId="1324118172">
    <w:abstractNumId w:val="3"/>
    <w:lvlOverride w:ilvl="0">
      <w:startOverride w:val="2"/>
    </w:lvlOverride>
  </w:num>
  <w:num w:numId="20" w16cid:durableId="491600505">
    <w:abstractNumId w:val="3"/>
    <w:lvlOverride w:ilvl="0"/>
    <w:lvlOverride w:ilvl="1">
      <w:startOverride w:val="1"/>
    </w:lvlOverride>
  </w:num>
  <w:num w:numId="21" w16cid:durableId="564802209">
    <w:abstractNumId w:val="3"/>
    <w:lvlOverride w:ilvl="0"/>
    <w:lvlOverride w:ilvl="1"/>
    <w:lvlOverride w:ilvl="2">
      <w:startOverride w:val="1"/>
    </w:lvlOverride>
  </w:num>
  <w:num w:numId="22" w16cid:durableId="393815582">
    <w:abstractNumId w:val="1"/>
  </w:num>
  <w:num w:numId="23" w16cid:durableId="1956865209">
    <w:abstractNumId w:val="6"/>
  </w:num>
  <w:num w:numId="24" w16cid:durableId="862716108">
    <w:abstractNumId w:val="5"/>
  </w:num>
  <w:num w:numId="25" w16cid:durableId="511535672">
    <w:abstractNumId w:val="4"/>
  </w:num>
  <w:num w:numId="26" w16cid:durableId="10171512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hael">
    <w15:presenceInfo w15:providerId="None" w15:userId="Raf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9C"/>
    <w:rsid w:val="00070E09"/>
    <w:rsid w:val="000A5BEC"/>
    <w:rsid w:val="000A6394"/>
    <w:rsid w:val="000B7FED"/>
    <w:rsid w:val="000C038A"/>
    <w:rsid w:val="000C6598"/>
    <w:rsid w:val="000D44B3"/>
    <w:rsid w:val="00145D43"/>
    <w:rsid w:val="00192C46"/>
    <w:rsid w:val="001A08B3"/>
    <w:rsid w:val="001A10B9"/>
    <w:rsid w:val="001A7B60"/>
    <w:rsid w:val="001B52F0"/>
    <w:rsid w:val="001B7A65"/>
    <w:rsid w:val="001E41F3"/>
    <w:rsid w:val="00223F00"/>
    <w:rsid w:val="0024446F"/>
    <w:rsid w:val="0026004D"/>
    <w:rsid w:val="002640DD"/>
    <w:rsid w:val="00275D12"/>
    <w:rsid w:val="00284FEB"/>
    <w:rsid w:val="00285453"/>
    <w:rsid w:val="002860C4"/>
    <w:rsid w:val="002B5741"/>
    <w:rsid w:val="002C2658"/>
    <w:rsid w:val="002E472E"/>
    <w:rsid w:val="00305409"/>
    <w:rsid w:val="00332C0D"/>
    <w:rsid w:val="003609EF"/>
    <w:rsid w:val="0036231A"/>
    <w:rsid w:val="00374DD4"/>
    <w:rsid w:val="00383C8D"/>
    <w:rsid w:val="003B468D"/>
    <w:rsid w:val="003E1A36"/>
    <w:rsid w:val="0040599D"/>
    <w:rsid w:val="00410371"/>
    <w:rsid w:val="004242F1"/>
    <w:rsid w:val="00467408"/>
    <w:rsid w:val="004B75B7"/>
    <w:rsid w:val="00500D01"/>
    <w:rsid w:val="005141D9"/>
    <w:rsid w:val="0051580D"/>
    <w:rsid w:val="00547111"/>
    <w:rsid w:val="00592D74"/>
    <w:rsid w:val="005E2C44"/>
    <w:rsid w:val="00621188"/>
    <w:rsid w:val="006257ED"/>
    <w:rsid w:val="00644F24"/>
    <w:rsid w:val="00653DE4"/>
    <w:rsid w:val="00665C47"/>
    <w:rsid w:val="00695808"/>
    <w:rsid w:val="006B46FB"/>
    <w:rsid w:val="006E1AA4"/>
    <w:rsid w:val="006E21FB"/>
    <w:rsid w:val="00792342"/>
    <w:rsid w:val="007977A8"/>
    <w:rsid w:val="007B512A"/>
    <w:rsid w:val="007C2097"/>
    <w:rsid w:val="007D6A07"/>
    <w:rsid w:val="007F7259"/>
    <w:rsid w:val="008040A8"/>
    <w:rsid w:val="008279FA"/>
    <w:rsid w:val="008626E7"/>
    <w:rsid w:val="00870EE7"/>
    <w:rsid w:val="008732B8"/>
    <w:rsid w:val="008863B9"/>
    <w:rsid w:val="008A45A6"/>
    <w:rsid w:val="008C289E"/>
    <w:rsid w:val="008D3CCC"/>
    <w:rsid w:val="008F3789"/>
    <w:rsid w:val="008F686C"/>
    <w:rsid w:val="009148DE"/>
    <w:rsid w:val="0091731A"/>
    <w:rsid w:val="00941783"/>
    <w:rsid w:val="00941E30"/>
    <w:rsid w:val="009531B0"/>
    <w:rsid w:val="009741B3"/>
    <w:rsid w:val="009777D9"/>
    <w:rsid w:val="00991B88"/>
    <w:rsid w:val="009A0DE1"/>
    <w:rsid w:val="009A11AA"/>
    <w:rsid w:val="009A5753"/>
    <w:rsid w:val="009A579D"/>
    <w:rsid w:val="009C2746"/>
    <w:rsid w:val="009E3297"/>
    <w:rsid w:val="009F734F"/>
    <w:rsid w:val="00A246B6"/>
    <w:rsid w:val="00A47E70"/>
    <w:rsid w:val="00A50CF0"/>
    <w:rsid w:val="00A7671C"/>
    <w:rsid w:val="00AA2CBC"/>
    <w:rsid w:val="00AA6FE5"/>
    <w:rsid w:val="00AC5820"/>
    <w:rsid w:val="00AD1CD8"/>
    <w:rsid w:val="00AD2283"/>
    <w:rsid w:val="00B258BB"/>
    <w:rsid w:val="00B67B97"/>
    <w:rsid w:val="00B968C8"/>
    <w:rsid w:val="00BA3EC5"/>
    <w:rsid w:val="00BA51D9"/>
    <w:rsid w:val="00BB5DFC"/>
    <w:rsid w:val="00BD1E57"/>
    <w:rsid w:val="00BD279D"/>
    <w:rsid w:val="00BD6BB8"/>
    <w:rsid w:val="00BE347B"/>
    <w:rsid w:val="00C268B9"/>
    <w:rsid w:val="00C66BA2"/>
    <w:rsid w:val="00C870F6"/>
    <w:rsid w:val="00C95004"/>
    <w:rsid w:val="00C95985"/>
    <w:rsid w:val="00CC3534"/>
    <w:rsid w:val="00CC470E"/>
    <w:rsid w:val="00CC5026"/>
    <w:rsid w:val="00CC68D0"/>
    <w:rsid w:val="00CF43D1"/>
    <w:rsid w:val="00D03F9A"/>
    <w:rsid w:val="00D06D51"/>
    <w:rsid w:val="00D136EC"/>
    <w:rsid w:val="00D24991"/>
    <w:rsid w:val="00D50255"/>
    <w:rsid w:val="00D66520"/>
    <w:rsid w:val="00D84AE9"/>
    <w:rsid w:val="00D87BE0"/>
    <w:rsid w:val="00D9124E"/>
    <w:rsid w:val="00DE34CF"/>
    <w:rsid w:val="00E13F3D"/>
    <w:rsid w:val="00E34898"/>
    <w:rsid w:val="00E609A6"/>
    <w:rsid w:val="00E624B4"/>
    <w:rsid w:val="00E735A9"/>
    <w:rsid w:val="00EB09B7"/>
    <w:rsid w:val="00ED2B18"/>
    <w:rsid w:val="00EE7D7C"/>
    <w:rsid w:val="00F25D98"/>
    <w:rsid w:val="00F300FB"/>
    <w:rsid w:val="00F75C0A"/>
    <w:rsid w:val="00FB3691"/>
    <w:rsid w:val="00FB6386"/>
    <w:rsid w:val="00FB69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136EC"/>
    <w:pPr>
      <w:ind w:left="720"/>
      <w:contextualSpacing/>
    </w:pPr>
  </w:style>
  <w:style w:type="character" w:customStyle="1" w:styleId="Heading3Char">
    <w:name w:val="Heading 3 Char"/>
    <w:basedOn w:val="DefaultParagraphFont"/>
    <w:link w:val="Heading3"/>
    <w:rsid w:val="00644F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4F24"/>
    <w:rPr>
      <w:rFonts w:ascii="Arial" w:hAnsi="Arial"/>
      <w:sz w:val="24"/>
      <w:lang w:val="en-GB" w:eastAsia="en-US"/>
    </w:rPr>
  </w:style>
  <w:style w:type="character" w:customStyle="1" w:styleId="THChar">
    <w:name w:val="TH Char"/>
    <w:link w:val="TH"/>
    <w:qFormat/>
    <w:rsid w:val="00644F24"/>
    <w:rPr>
      <w:rFonts w:ascii="Arial" w:hAnsi="Arial"/>
      <w:b/>
      <w:lang w:val="en-GB" w:eastAsia="en-US"/>
    </w:rPr>
  </w:style>
  <w:style w:type="character" w:customStyle="1" w:styleId="TAHCar">
    <w:name w:val="TAH Car"/>
    <w:link w:val="TAH"/>
    <w:qFormat/>
    <w:rsid w:val="00644F24"/>
    <w:rPr>
      <w:rFonts w:ascii="Arial" w:hAnsi="Arial"/>
      <w:b/>
      <w:sz w:val="18"/>
      <w:lang w:val="en-GB" w:eastAsia="en-US"/>
    </w:rPr>
  </w:style>
  <w:style w:type="character" w:customStyle="1" w:styleId="TACChar">
    <w:name w:val="TAC Char"/>
    <w:link w:val="TAC"/>
    <w:qFormat/>
    <w:rsid w:val="00644F24"/>
    <w:rPr>
      <w:rFonts w:ascii="Arial" w:hAnsi="Arial"/>
      <w:sz w:val="18"/>
      <w:lang w:val="en-GB" w:eastAsia="en-US"/>
    </w:rPr>
  </w:style>
  <w:style w:type="paragraph" w:styleId="Revision">
    <w:name w:val="Revision"/>
    <w:hidden/>
    <w:uiPriority w:val="99"/>
    <w:semiHidden/>
    <w:rsid w:val="00644F24"/>
    <w:rPr>
      <w:rFonts w:ascii="Times New Roman" w:hAnsi="Times New Roman"/>
      <w:lang w:val="en-GB" w:eastAsia="en-US"/>
    </w:rPr>
  </w:style>
  <w:style w:type="character" w:customStyle="1" w:styleId="TANChar">
    <w:name w:val="TAN Char"/>
    <w:link w:val="TAN"/>
    <w:qFormat/>
    <w:locked/>
    <w:rsid w:val="00CC3534"/>
    <w:rPr>
      <w:rFonts w:ascii="Arial" w:hAnsi="Arial"/>
      <w:sz w:val="18"/>
      <w:lang w:val="en-GB" w:eastAsia="en-US"/>
    </w:rPr>
  </w:style>
  <w:style w:type="character" w:customStyle="1" w:styleId="Heading5Char">
    <w:name w:val="Heading 5 Char"/>
    <w:basedOn w:val="DefaultParagraphFont"/>
    <w:link w:val="Heading5"/>
    <w:rsid w:val="00E609A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105376">
      <w:bodyDiv w:val="1"/>
      <w:marLeft w:val="0"/>
      <w:marRight w:val="0"/>
      <w:marTop w:val="0"/>
      <w:marBottom w:val="0"/>
      <w:divBdr>
        <w:top w:val="none" w:sz="0" w:space="0" w:color="auto"/>
        <w:left w:val="none" w:sz="0" w:space="0" w:color="auto"/>
        <w:bottom w:val="none" w:sz="0" w:space="0" w:color="auto"/>
        <w:right w:val="none" w:sz="0" w:space="0" w:color="auto"/>
      </w:divBdr>
    </w:div>
    <w:div w:id="690107378">
      <w:bodyDiv w:val="1"/>
      <w:marLeft w:val="0"/>
      <w:marRight w:val="0"/>
      <w:marTop w:val="0"/>
      <w:marBottom w:val="0"/>
      <w:divBdr>
        <w:top w:val="none" w:sz="0" w:space="0" w:color="auto"/>
        <w:left w:val="none" w:sz="0" w:space="0" w:color="auto"/>
        <w:bottom w:val="none" w:sz="0" w:space="0" w:color="auto"/>
        <w:right w:val="none" w:sz="0" w:space="0" w:color="auto"/>
      </w:divBdr>
    </w:div>
    <w:div w:id="1007514034">
      <w:bodyDiv w:val="1"/>
      <w:marLeft w:val="0"/>
      <w:marRight w:val="0"/>
      <w:marTop w:val="0"/>
      <w:marBottom w:val="0"/>
      <w:divBdr>
        <w:top w:val="none" w:sz="0" w:space="0" w:color="auto"/>
        <w:left w:val="none" w:sz="0" w:space="0" w:color="auto"/>
        <w:bottom w:val="none" w:sz="0" w:space="0" w:color="auto"/>
        <w:right w:val="none" w:sz="0" w:space="0" w:color="auto"/>
      </w:divBdr>
    </w:div>
    <w:div w:id="1289629250">
      <w:bodyDiv w:val="1"/>
      <w:marLeft w:val="0"/>
      <w:marRight w:val="0"/>
      <w:marTop w:val="0"/>
      <w:marBottom w:val="0"/>
      <w:divBdr>
        <w:top w:val="none" w:sz="0" w:space="0" w:color="auto"/>
        <w:left w:val="none" w:sz="0" w:space="0" w:color="auto"/>
        <w:bottom w:val="none" w:sz="0" w:space="0" w:color="auto"/>
        <w:right w:val="none" w:sz="0" w:space="0" w:color="auto"/>
      </w:divBdr>
    </w:div>
    <w:div w:id="188097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RBI5PAMIO524-1616901215-18261</_dlc_DocId>
    <HideFromDelve xmlns="71c5aaf6-e6ce-465b-b873-5148d2a4c105" xsi:nil="true"/>
    <_dlc_DocIdUrl xmlns="71c5aaf6-e6ce-465b-b873-5148d2a4c105">
      <Url>https://nokia.sharepoint.com/sites/gxp/_layouts/15/DocIdRedir.aspx?ID=RBI5PAMIO524-1616901215-18261</Url>
      <Description>RBI5PAMIO524-1616901215-18261</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BC80A0-7EE8-4DC7-AB80-414212B94D4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595E251A-FB87-4191-BFE9-BAEB14D3C550}">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DCDFF0A-2083-4B3D-81D1-E00E8684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947C58-648A-4992-8AE8-5EE52F3EFF48}">
  <ds:schemaRefs>
    <ds:schemaRef ds:uri="http://schemas.microsoft.com/sharepoint/events"/>
  </ds:schemaRefs>
</ds:datastoreItem>
</file>

<file path=customXml/itemProps6.xml><?xml version="1.0" encoding="utf-8"?>
<ds:datastoreItem xmlns:ds="http://schemas.openxmlformats.org/officeDocument/2006/customXml" ds:itemID="{12998839-47CB-4115-ADE9-A48ADDB99C7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6</Pages>
  <Words>1724</Words>
  <Characters>9453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Rafhael</cp:lastModifiedBy>
  <cp:revision>10</cp:revision>
  <cp:lastPrinted>1899-12-31T23:00:00Z</cp:lastPrinted>
  <dcterms:created xsi:type="dcterms:W3CDTF">2024-04-04T16:29:00Z</dcterms:created>
  <dcterms:modified xsi:type="dcterms:W3CDTF">2024-04-18T08:40:00Z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842d504a-8f95-415a-8447-8ef50f736330</vt:lpwstr>
  </property>
</Properties>
</file>